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2177" w14:textId="77777777" w:rsidR="0014149B" w:rsidRDefault="0014149B" w:rsidP="0014149B">
      <w:pPr>
        <w:pStyle w:val="Heading1"/>
        <w:jc w:val="both"/>
        <w:rPr>
          <w:rFonts w:ascii="Calibri" w:hAnsi="Calibri"/>
        </w:rPr>
      </w:pPr>
      <w:r w:rsidRPr="00101A30">
        <w:rPr>
          <w:rFonts w:ascii="Calibri" w:hAnsi="Calibri"/>
        </w:rPr>
        <w:t>Services Contract</w:t>
      </w:r>
    </w:p>
    <w:p w14:paraId="60F2AA0B" w14:textId="77777777" w:rsidR="0014149B" w:rsidRDefault="0014149B" w:rsidP="0014149B">
      <w:pPr>
        <w:jc w:val="both"/>
      </w:pPr>
    </w:p>
    <w:p w14:paraId="587263B4" w14:textId="77777777" w:rsidR="0014149B" w:rsidRDefault="0014149B" w:rsidP="0014149B">
      <w:pPr>
        <w:jc w:val="both"/>
      </w:pPr>
    </w:p>
    <w:p w14:paraId="3767C5F6" w14:textId="77777777" w:rsidR="0014149B" w:rsidRDefault="0014149B" w:rsidP="0014149B">
      <w:pPr>
        <w:jc w:val="both"/>
      </w:pPr>
    </w:p>
    <w:p w14:paraId="2322327B" w14:textId="77777777" w:rsidR="0014149B" w:rsidRDefault="0014149B" w:rsidP="0014149B">
      <w:pPr>
        <w:jc w:val="both"/>
      </w:pPr>
    </w:p>
    <w:p w14:paraId="71F7506D" w14:textId="77777777" w:rsidR="0014149B" w:rsidRPr="00CB5B77" w:rsidRDefault="00000000" w:rsidP="0014149B">
      <w:pPr>
        <w:jc w:val="center"/>
      </w:pPr>
      <w:sdt>
        <w:sdtPr>
          <w:rPr>
            <w:highlight w:val="lightGray"/>
          </w:rPr>
          <w:alias w:val="Name"/>
          <w:tag w:val="Name"/>
          <w:id w:val="1940250722"/>
          <w:placeholder>
            <w:docPart w:val="1B403C129139442F9D26BE6C2684A896"/>
          </w:placeholder>
          <w:dataBinding w:prefixMappings="xmlns:ns0='http://schemas.microsoft.com/office/2006/coverPageProps' " w:xpath="/ns0:CoverPageProperties[1]/ns0:Abstract[1]" w:storeItemID="{55AF091B-3C7A-41E3-B477-F2FDAA23CFDA}"/>
          <w:text/>
        </w:sdtPr>
        <w:sdtContent>
          <w:r w:rsidR="00400265">
            <w:rPr>
              <w:highlight w:val="lightGray"/>
            </w:rPr>
            <w:t>Monaghan County Council</w:t>
          </w:r>
        </w:sdtContent>
      </w:sdt>
    </w:p>
    <w:p w14:paraId="37D56B32" w14:textId="77777777" w:rsidR="0014149B" w:rsidRDefault="0014149B" w:rsidP="0014149B">
      <w:pPr>
        <w:jc w:val="center"/>
      </w:pPr>
    </w:p>
    <w:p w14:paraId="117E31E9" w14:textId="77777777" w:rsidR="0014149B" w:rsidRDefault="0014149B" w:rsidP="0014149B">
      <w:pPr>
        <w:jc w:val="center"/>
      </w:pPr>
      <w:r w:rsidRPr="000E5DB7">
        <w:t>and</w:t>
      </w:r>
    </w:p>
    <w:p w14:paraId="314D7BD5" w14:textId="77777777" w:rsidR="0014149B" w:rsidRDefault="0014149B" w:rsidP="0014149B">
      <w:pPr>
        <w:jc w:val="center"/>
      </w:pPr>
    </w:p>
    <w:p w14:paraId="04945919" w14:textId="77777777" w:rsidR="0014149B" w:rsidRDefault="0014149B" w:rsidP="0014149B">
      <w:pPr>
        <w:jc w:val="center"/>
      </w:pPr>
      <w:r w:rsidRPr="000E5DB7">
        <w:rPr>
          <w:highlight w:val="lightGray"/>
        </w:rPr>
        <w:t>[</w:t>
      </w:r>
      <w:sdt>
        <w:sdtPr>
          <w:rPr>
            <w:highlight w:val="lightGray"/>
          </w:rPr>
          <w:id w:val="1819618166"/>
          <w:placeholder>
            <w:docPart w:val="17942AB2090D45C99E37BD6299AE6A41"/>
          </w:placeholder>
        </w:sdtPr>
        <w:sdtContent>
          <w:r w:rsidRPr="000E5DB7">
            <w:rPr>
              <w:highlight w:val="lightGray"/>
            </w:rPr>
            <w:t>Insert successful Tenderer’s full legal name]</w:t>
          </w:r>
        </w:sdtContent>
      </w:sdt>
    </w:p>
    <w:p w14:paraId="4A2AC8D5" w14:textId="77777777" w:rsidR="0014149B" w:rsidRDefault="0014149B" w:rsidP="0014149B">
      <w:pPr>
        <w:jc w:val="center"/>
      </w:pPr>
    </w:p>
    <w:p w14:paraId="6667686C" w14:textId="77777777" w:rsidR="0014149B" w:rsidRDefault="0014149B" w:rsidP="0014149B">
      <w:pPr>
        <w:jc w:val="center"/>
      </w:pPr>
    </w:p>
    <w:p w14:paraId="281DD74B" w14:textId="77777777" w:rsidR="0014149B" w:rsidRDefault="0014149B" w:rsidP="0014149B">
      <w:pPr>
        <w:jc w:val="center"/>
        <w:rPr>
          <w:b/>
        </w:rPr>
      </w:pPr>
      <w:r w:rsidRPr="000E5DB7">
        <w:rPr>
          <w:b/>
        </w:rPr>
        <w:t>AGREEMENT</w:t>
      </w:r>
    </w:p>
    <w:p w14:paraId="1BD92CD8" w14:textId="77777777" w:rsidR="0014149B" w:rsidRDefault="0014149B" w:rsidP="0014149B">
      <w:pPr>
        <w:jc w:val="center"/>
      </w:pPr>
    </w:p>
    <w:p w14:paraId="759A10B7" w14:textId="77777777" w:rsidR="0014149B" w:rsidRDefault="0014149B" w:rsidP="0014149B">
      <w:pPr>
        <w:jc w:val="center"/>
      </w:pPr>
      <w:r w:rsidRPr="000E5DB7">
        <w:t>Relating to the provision of Services pursuant to</w:t>
      </w:r>
    </w:p>
    <w:p w14:paraId="328029CD" w14:textId="77777777" w:rsidR="0014149B" w:rsidRDefault="0014149B" w:rsidP="0014149B">
      <w:pPr>
        <w:jc w:val="center"/>
      </w:pPr>
    </w:p>
    <w:p w14:paraId="79D077E8" w14:textId="77777777" w:rsidR="0014149B" w:rsidRDefault="0014149B" w:rsidP="0014149B">
      <w:pPr>
        <w:jc w:val="center"/>
      </w:pPr>
      <w:r w:rsidRPr="000E5DB7">
        <w:t xml:space="preserve">Request for Tenders for the provision of </w:t>
      </w:r>
      <w:sdt>
        <w:sdtPr>
          <w:rPr>
            <w:rFonts w:ascii="Arial" w:hAnsi="Arial" w:cs="Arial"/>
          </w:rPr>
          <w:alias w:val="Type of Services"/>
          <w:tag w:val="Type of Services"/>
          <w:id w:val="-1643730486"/>
          <w:placeholder>
            <w:docPart w:val="5ACC68198029470CB28A945806C1EE41"/>
          </w:placeholder>
          <w:dataBinding w:prefixMappings="xmlns:ns0='http://schemas.microsoft.com/office/2006/coverPageProps' " w:xpath="/ns0:CoverPageProperties[1]/ns0:CompanyFax[1]" w:storeItemID="{55AF091B-3C7A-41E3-B477-F2FDAA23CFDA}"/>
          <w:text/>
        </w:sdtPr>
        <w:sdtContent>
          <w:r w:rsidR="00400265">
            <w:rPr>
              <w:rFonts w:ascii="Arial" w:hAnsi="Arial" w:cs="Arial"/>
            </w:rPr>
            <w:t xml:space="preserve"> </w:t>
          </w:r>
          <w:r w:rsidR="00400265" w:rsidRPr="00400265">
            <w:rPr>
              <w:rFonts w:ascii="Arial" w:hAnsi="Arial" w:cs="Arial"/>
            </w:rPr>
            <w:t>Supply and Install IP CCTV system and wireless transmission system in Carrickmacross Town Centre for Monaghan County Council.</w:t>
          </w:r>
        </w:sdtContent>
      </w:sdt>
    </w:p>
    <w:p w14:paraId="4D9508B3" w14:textId="77777777" w:rsidR="00F92B6B" w:rsidRDefault="00F92B6B" w:rsidP="00882F70"/>
    <w:p w14:paraId="697B99F6" w14:textId="77777777" w:rsidR="0014149B" w:rsidRDefault="0014149B" w:rsidP="00882F70"/>
    <w:p w14:paraId="45CE5187" w14:textId="77777777" w:rsidR="0014149B" w:rsidRPr="00882F70" w:rsidRDefault="0014149B" w:rsidP="00882F70">
      <w:pPr>
        <w:sectPr w:rsidR="0014149B" w:rsidRPr="00882F70" w:rsidSect="00F92B6B">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851" w:left="1418" w:header="709" w:footer="709" w:gutter="0"/>
          <w:cols w:space="708"/>
          <w:titlePg/>
          <w:docGrid w:linePitch="360"/>
        </w:sectPr>
      </w:pPr>
    </w:p>
    <w:p w14:paraId="171A75BF" w14:textId="77777777" w:rsidR="00C43DF2" w:rsidRDefault="00C43DF2">
      <w:pPr>
        <w:spacing w:after="160" w:line="259" w:lineRule="auto"/>
      </w:pPr>
    </w:p>
    <w:p w14:paraId="6D23E1B9" w14:textId="77777777" w:rsidR="00C43DF2" w:rsidRDefault="00C43DF2" w:rsidP="003C0FB1">
      <w:pPr>
        <w:jc w:val="center"/>
      </w:pPr>
    </w:p>
    <w:p w14:paraId="14975F09" w14:textId="0A03F335"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3DB455E9B67746698544F2231E1C7070"/>
          </w:placeholder>
        </w:sdtPr>
        <w:sdtContent>
          <w:r w:rsidR="00AD7C3B">
            <w:t xml:space="preserve">             </w:t>
          </w:r>
        </w:sdtContent>
      </w:sdt>
      <w:r w:rsidRPr="00830A49">
        <w:t xml:space="preserve"> day of </w:t>
      </w:r>
      <w:sdt>
        <w:sdtPr>
          <w:id w:val="1406406"/>
          <w:placeholder>
            <w:docPart w:val="3DB455E9B67746698544F2231E1C7070"/>
          </w:placeholder>
        </w:sdtPr>
        <w:sdtContent>
          <w:r w:rsidR="00AD7C3B">
            <w:t xml:space="preserve">                </w:t>
          </w:r>
        </w:sdtContent>
      </w:sdt>
      <w:r w:rsidRPr="00830A49">
        <w:t xml:space="preserve"> 20</w:t>
      </w:r>
      <w:sdt>
        <w:sdtPr>
          <w:id w:val="1406404"/>
          <w:placeholder>
            <w:docPart w:val="3DB455E9B67746698544F2231E1C7070"/>
          </w:placeholder>
        </w:sdtPr>
        <w:sdtContent>
          <w:r w:rsidR="00AD7C3B">
            <w:t xml:space="preserve">                              </w:t>
          </w:r>
        </w:sdtContent>
      </w:sdt>
      <w:r w:rsidRPr="00830A49">
        <w:t xml:space="preserve"> BETWEEN:</w:t>
      </w:r>
    </w:p>
    <w:p w14:paraId="0E25943F" w14:textId="77777777" w:rsidR="003C0FB1" w:rsidRDefault="00000000" w:rsidP="000E2CF8">
      <w:pPr>
        <w:spacing w:before="240" w:after="200"/>
        <w:jc w:val="both"/>
      </w:pPr>
      <w:sdt>
        <w:sdtPr>
          <w:rPr>
            <w:highlight w:val="lightGray"/>
          </w:rPr>
          <w:alias w:val="Name"/>
          <w:tag w:val="Name"/>
          <w:id w:val="-1240703947"/>
          <w:placeholder>
            <w:docPart w:val="A15464E251D8496A8126023F06F79AC8"/>
          </w:placeholder>
          <w:dataBinding w:prefixMappings="xmlns:ns0='http://schemas.microsoft.com/office/2006/coverPageProps' " w:xpath="/ns0:CoverPageProperties[1]/ns0:Abstract[1]" w:storeItemID="{55AF091B-3C7A-41E3-B477-F2FDAA23CFDA}"/>
          <w:text/>
        </w:sdtPr>
        <w:sdtContent>
          <w:r w:rsidR="00400265">
            <w:rPr>
              <w:highlight w:val="lightGray"/>
            </w:rPr>
            <w:t>Monaghan County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w:t>
      </w:r>
      <w:r w:rsidR="00400265">
        <w:rPr>
          <w:noProof/>
        </w:rPr>
        <w:t>The Glen, Monaghan Town, Co.Monaghan</w:t>
      </w:r>
      <w:r w:rsidR="003C0FB1" w:rsidRPr="000E5DB7">
        <w:rPr>
          <w:noProof/>
        </w:rPr>
        <w:t>]</w:t>
      </w:r>
      <w:r w:rsidR="003C0FB1" w:rsidRPr="000E5DB7">
        <w:fldChar w:fldCharType="end"/>
      </w:r>
      <w:bookmarkEnd w:id="0"/>
      <w:r w:rsidR="003C0FB1" w:rsidRPr="000E5DB7">
        <w:t xml:space="preserve"> (“the Client”); </w:t>
      </w:r>
    </w:p>
    <w:p w14:paraId="52B4DC4C" w14:textId="77777777" w:rsidR="003C0FB1" w:rsidRDefault="003C0FB1" w:rsidP="003C0FB1">
      <w:pPr>
        <w:spacing w:after="200"/>
        <w:jc w:val="both"/>
      </w:pPr>
      <w:r w:rsidRPr="000E5DB7">
        <w:t>and</w:t>
      </w:r>
    </w:p>
    <w:p w14:paraId="7F743E46" w14:textId="77777777" w:rsidR="003C0FB1" w:rsidRDefault="00000000" w:rsidP="003C0FB1">
      <w:pPr>
        <w:spacing w:after="200"/>
        <w:jc w:val="both"/>
      </w:pPr>
      <w:sdt>
        <w:sdtPr>
          <w:rPr>
            <w:highlight w:val="lightGray"/>
          </w:rPr>
          <w:id w:val="2082614"/>
          <w:placeholder>
            <w:docPart w:val="2EF6288037AE4EBDB5E2D39D4B1C66EB"/>
          </w:placeholder>
        </w:sdtPr>
        <w:sdtContent>
          <w:r w:rsidR="003C0FB1" w:rsidRPr="000E5DB7">
            <w:rPr>
              <w:highlight w:val="lightGray"/>
            </w:rPr>
            <w:t>[Contractor's full legal name]</w:t>
          </w:r>
        </w:sdtContent>
      </w:sdt>
      <w:r w:rsidR="003C0FB1" w:rsidRPr="000E5DB7">
        <w:t xml:space="preserve">, of </w:t>
      </w:r>
      <w:sdt>
        <w:sdtPr>
          <w:id w:val="2082626"/>
          <w:placeholder>
            <w:docPart w:val="2EF6288037AE4EBDB5E2D39D4B1C66E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29860E80" w14:textId="77777777" w:rsidR="003C0FB1" w:rsidRDefault="003C0FB1" w:rsidP="003C0FB1">
      <w:pPr>
        <w:spacing w:after="200"/>
        <w:jc w:val="both"/>
      </w:pPr>
      <w:r w:rsidRPr="000E5DB7">
        <w:t>(each a “Party” and together “the Parties”).</w:t>
      </w:r>
    </w:p>
    <w:p w14:paraId="16E6FCC6"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288D7076" w14:textId="77777777" w:rsidTr="00503F93">
        <w:tc>
          <w:tcPr>
            <w:tcW w:w="828" w:type="dxa"/>
          </w:tcPr>
          <w:p w14:paraId="367BFB37" w14:textId="77777777" w:rsidR="003C0FB1" w:rsidRDefault="003C0FB1" w:rsidP="00C43DF2">
            <w:pPr>
              <w:spacing w:after="200"/>
              <w:jc w:val="both"/>
              <w:rPr>
                <w:color w:val="0000FF"/>
              </w:rPr>
            </w:pPr>
            <w:r w:rsidRPr="000E5DB7">
              <w:rPr>
                <w:color w:val="0000FF"/>
              </w:rPr>
              <w:t>A.</w:t>
            </w:r>
          </w:p>
        </w:tc>
        <w:tc>
          <w:tcPr>
            <w:tcW w:w="9540" w:type="dxa"/>
          </w:tcPr>
          <w:p w14:paraId="4D614B2A" w14:textId="2F8F9B1C"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2EF6288037AE4EBDB5E2D39D4B1C66EB"/>
                </w:placeholder>
              </w:sdtPr>
              <w:sdtEndPr>
                <w:rPr>
                  <w:i/>
                  <w:lang w:val="en-GB"/>
                </w:rPr>
              </w:sdtEndPr>
              <w:sdtContent>
                <w:r w:rsidRPr="001F68D2">
                  <w:rPr>
                    <w:highlight w:val="lightGray"/>
                    <w:lang w:val="en-US"/>
                  </w:rPr>
                  <w:t>“</w:t>
                </w:r>
                <w:r w:rsidR="00400265">
                  <w:rPr>
                    <w:rFonts w:ascii="Arial" w:hAnsi="Arial" w:cs="Arial"/>
                  </w:rPr>
                  <w:t>Supply and Install IP CCTV system and wireless transmission system in Carrickmacross Town Centre for Monaghan County Council.</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2EF6288037AE4EBDB5E2D39D4B1C66EB"/>
                </w:placeholder>
              </w:sdtPr>
              <w:sdtContent>
                <w:r w:rsidRPr="00C93669">
                  <w:rPr>
                    <w:highlight w:val="lightGray"/>
                  </w:rPr>
                  <w:t>__________</w:t>
                </w:r>
              </w:sdtContent>
            </w:sdt>
            <w:r w:rsidRPr="000E5DB7">
              <w:t xml:space="preserve">of </w:t>
            </w:r>
            <w:sdt>
              <w:sdtPr>
                <w:rPr>
                  <w:highlight w:val="lightGray"/>
                </w:rPr>
                <w:id w:val="2082619"/>
                <w:placeholder>
                  <w:docPart w:val="2EF6288037AE4EBDB5E2D39D4B1C66EB"/>
                </w:placeholder>
              </w:sdt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2EF6288037AE4EBDB5E2D39D4B1C66EB"/>
                </w:placeholder>
              </w:sdtPr>
              <w:sdtContent>
                <w:r w:rsidR="00AD7C3B">
                  <w:rPr>
                    <w:highlight w:val="lightGray"/>
                    <w:lang w:val="en-US"/>
                  </w:rPr>
                  <w:t>11/08/2026</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18"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2EF6288037AE4EBDB5E2D39D4B1C66EB"/>
                </w:placeholder>
              </w:sdtPr>
              <w:sdtContent>
                <w:r w:rsidR="00AD7C3B">
                  <w:rPr>
                    <w:highlight w:val="lightGray"/>
                    <w:lang w:val="en-US"/>
                  </w:rPr>
                  <w:t>12/08/2026</w:t>
                </w:r>
              </w:sdtContent>
            </w:sdt>
            <w:r w:rsidRPr="000E5DB7">
              <w:rPr>
                <w:lang w:val="en-US"/>
              </w:rPr>
              <w:t xml:space="preserve"> and </w:t>
            </w:r>
            <w:sdt>
              <w:sdtPr>
                <w:rPr>
                  <w:highlight w:val="lightGray"/>
                  <w:lang w:val="en-US"/>
                </w:rPr>
                <w:id w:val="2082622"/>
                <w:placeholder>
                  <w:docPart w:val="2EF6288037AE4EBDB5E2D39D4B1C66EB"/>
                </w:placeholder>
              </w:sdtPr>
              <w:sdtContent>
                <w:r w:rsidR="00AD7C3B">
                  <w:rPr>
                    <w:highlight w:val="lightGray"/>
                    <w:lang w:val="en-US"/>
                  </w:rPr>
                  <w:t>26/08/2026</w:t>
                </w:r>
              </w:sdtContent>
            </w:sdt>
            <w:r w:rsidRPr="000E5DB7">
              <w:rPr>
                <w:lang w:val="en-US"/>
              </w:rPr>
              <w:t xml:space="preserve"> (the “RFT Clarifications”). The RFT (including the RFT Clarifications) is hereby incorporated by reference into this Agreement.</w:t>
            </w:r>
          </w:p>
        </w:tc>
      </w:tr>
      <w:tr w:rsidR="003C0FB1" w:rsidRPr="00CB5B77" w14:paraId="63EE698B" w14:textId="77777777" w:rsidTr="00503F93">
        <w:tc>
          <w:tcPr>
            <w:tcW w:w="828" w:type="dxa"/>
          </w:tcPr>
          <w:p w14:paraId="55202F6A" w14:textId="77777777" w:rsidR="003C0FB1" w:rsidRDefault="003C0FB1" w:rsidP="00C43DF2">
            <w:pPr>
              <w:spacing w:after="200"/>
              <w:jc w:val="both"/>
              <w:rPr>
                <w:color w:val="0000FF"/>
              </w:rPr>
            </w:pPr>
            <w:r w:rsidRPr="000E5DB7">
              <w:rPr>
                <w:color w:val="0000FF"/>
              </w:rPr>
              <w:t>B.</w:t>
            </w:r>
          </w:p>
        </w:tc>
        <w:tc>
          <w:tcPr>
            <w:tcW w:w="9540" w:type="dxa"/>
          </w:tcPr>
          <w:p w14:paraId="4EC7D976" w14:textId="6694DB11" w:rsidR="003C0FB1" w:rsidRDefault="003C0FB1" w:rsidP="009340FB">
            <w:pPr>
              <w:jc w:val="both"/>
            </w:pPr>
            <w:r w:rsidRPr="000E5DB7">
              <w:t xml:space="preserve">The Contractor submitted a response to the RFT dated </w:t>
            </w:r>
            <w:sdt>
              <w:sdtPr>
                <w:rPr>
                  <w:highlight w:val="lightGray"/>
                </w:rPr>
                <w:id w:val="2082623"/>
                <w:placeholder>
                  <w:docPart w:val="2EF6288037AE4EBDB5E2D39D4B1C66EB"/>
                </w:placeholder>
              </w:sdtPr>
              <w:sdtContent>
                <w:r w:rsidR="00AD7C3B">
                  <w:rPr>
                    <w:highlight w:val="lightGray"/>
                  </w:rPr>
                  <w:t>12/08/2026</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2EF6288037AE4EBDB5E2D39D4B1C66EB"/>
                </w:placeholder>
              </w:sdtPr>
              <w:sdtContent>
                <w:r w:rsidRPr="00C93669">
                  <w:rPr>
                    <w:highlight w:val="lightGray"/>
                    <w:lang w:val="en-US"/>
                  </w:rPr>
                  <w:t>[</w:t>
                </w:r>
                <w:r w:rsidR="00AD7C3B">
                  <w:rPr>
                    <w:highlight w:val="lightGray"/>
                    <w:lang w:val="en-US"/>
                  </w:rPr>
                  <w:t>12/08/2026</w:t>
                </w:r>
              </w:sdtContent>
            </w:sdt>
            <w:r w:rsidRPr="000E5DB7">
              <w:rPr>
                <w:lang w:val="en-US"/>
              </w:rPr>
              <w:t xml:space="preserve"> and </w:t>
            </w:r>
            <w:sdt>
              <w:sdtPr>
                <w:rPr>
                  <w:highlight w:val="lightGray"/>
                  <w:lang w:val="en-US"/>
                </w:rPr>
                <w:id w:val="2082630"/>
                <w:placeholder>
                  <w:docPart w:val="2EF6288037AE4EBDB5E2D39D4B1C66EB"/>
                </w:placeholder>
              </w:sdtPr>
              <w:sdtContent>
                <w:r w:rsidRPr="00C93669">
                  <w:rPr>
                    <w:highlight w:val="lightGray"/>
                    <w:lang w:val="en-US"/>
                  </w:rPr>
                  <w:t>[</w:t>
                </w:r>
                <w:r w:rsidR="00AD7C3B">
                  <w:rPr>
                    <w:highlight w:val="lightGray"/>
                    <w:lang w:val="en-US"/>
                  </w:rPr>
                  <w:t>26/08/2026</w:t>
                </w:r>
              </w:sdtContent>
            </w:sdt>
            <w:r w:rsidRPr="000E5DB7">
              <w:rPr>
                <w:lang w:val="en-US"/>
              </w:rPr>
              <w:t xml:space="preserve"> (the “Submission Clarifications”). The Submission (including the Submission Clarifications) is hereby incorporated by reference into this Agreement.  </w:t>
            </w:r>
          </w:p>
        </w:tc>
      </w:tr>
    </w:tbl>
    <w:p w14:paraId="4C53E5FE"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3E078EC5" w14:textId="77777777" w:rsidTr="000E5881">
        <w:tc>
          <w:tcPr>
            <w:tcW w:w="394" w:type="pct"/>
          </w:tcPr>
          <w:p w14:paraId="49AB1BB6" w14:textId="77777777" w:rsidR="003C0FB1" w:rsidRDefault="003C0FB1" w:rsidP="00C43DF2">
            <w:pPr>
              <w:spacing w:after="200"/>
              <w:jc w:val="both"/>
              <w:rPr>
                <w:color w:val="0000FF"/>
              </w:rPr>
            </w:pPr>
            <w:r>
              <w:rPr>
                <w:color w:val="0000FF"/>
              </w:rPr>
              <w:t>1.</w:t>
            </w:r>
          </w:p>
        </w:tc>
        <w:tc>
          <w:tcPr>
            <w:tcW w:w="4606" w:type="pct"/>
            <w:gridSpan w:val="2"/>
          </w:tcPr>
          <w:p w14:paraId="4452F82C"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6E473F76" w14:textId="77777777" w:rsidTr="000E5881">
        <w:tc>
          <w:tcPr>
            <w:tcW w:w="394" w:type="pct"/>
          </w:tcPr>
          <w:p w14:paraId="42FCECCA" w14:textId="77777777" w:rsidR="003C0FB1" w:rsidRDefault="003C0FB1" w:rsidP="00C43DF2">
            <w:pPr>
              <w:spacing w:after="200"/>
              <w:jc w:val="both"/>
              <w:rPr>
                <w:color w:val="0000FF"/>
              </w:rPr>
            </w:pPr>
          </w:p>
        </w:tc>
        <w:tc>
          <w:tcPr>
            <w:tcW w:w="265" w:type="pct"/>
          </w:tcPr>
          <w:p w14:paraId="7C14D752" w14:textId="77777777" w:rsidR="003C0FB1" w:rsidRDefault="003C0FB1" w:rsidP="00C93669">
            <w:pPr>
              <w:jc w:val="both"/>
            </w:pPr>
            <w:r w:rsidRPr="000E5DB7">
              <w:t>i.</w:t>
            </w:r>
          </w:p>
        </w:tc>
        <w:tc>
          <w:tcPr>
            <w:tcW w:w="4341" w:type="pct"/>
          </w:tcPr>
          <w:p w14:paraId="4695721B" w14:textId="77777777"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762F3B4C" w14:textId="77777777" w:rsidTr="000E5881">
        <w:tc>
          <w:tcPr>
            <w:tcW w:w="394" w:type="pct"/>
          </w:tcPr>
          <w:p w14:paraId="3E5A80E9" w14:textId="77777777" w:rsidR="003C0FB1" w:rsidRDefault="003C0FB1" w:rsidP="00C43DF2">
            <w:pPr>
              <w:spacing w:after="200"/>
              <w:jc w:val="both"/>
              <w:rPr>
                <w:color w:val="0000FF"/>
              </w:rPr>
            </w:pPr>
          </w:p>
        </w:tc>
        <w:tc>
          <w:tcPr>
            <w:tcW w:w="265" w:type="pct"/>
          </w:tcPr>
          <w:p w14:paraId="31104BFA" w14:textId="77777777" w:rsidR="003C0FB1" w:rsidRDefault="003C0FB1" w:rsidP="00C93669">
            <w:pPr>
              <w:jc w:val="both"/>
            </w:pPr>
            <w:r w:rsidRPr="000E5DB7">
              <w:t>ii.</w:t>
            </w:r>
          </w:p>
        </w:tc>
        <w:tc>
          <w:tcPr>
            <w:tcW w:w="4341" w:type="pct"/>
          </w:tcPr>
          <w:p w14:paraId="593F8DC9" w14:textId="77777777" w:rsidR="003C0FB1" w:rsidRDefault="003C0FB1" w:rsidP="00C93669">
            <w:pPr>
              <w:jc w:val="both"/>
            </w:pPr>
            <w:r w:rsidRPr="000E5DB7">
              <w:t xml:space="preserve">The RFT; </w:t>
            </w:r>
          </w:p>
        </w:tc>
      </w:tr>
      <w:tr w:rsidR="003C0FB1" w:rsidRPr="00CB5B77" w14:paraId="269587CD" w14:textId="77777777" w:rsidTr="000E5881">
        <w:tc>
          <w:tcPr>
            <w:tcW w:w="394" w:type="pct"/>
          </w:tcPr>
          <w:p w14:paraId="0D02C64D" w14:textId="77777777" w:rsidR="003C0FB1" w:rsidRDefault="003C0FB1" w:rsidP="00C43DF2">
            <w:pPr>
              <w:spacing w:after="200"/>
              <w:jc w:val="both"/>
              <w:rPr>
                <w:color w:val="0000FF"/>
              </w:rPr>
            </w:pPr>
          </w:p>
        </w:tc>
        <w:tc>
          <w:tcPr>
            <w:tcW w:w="265" w:type="pct"/>
          </w:tcPr>
          <w:p w14:paraId="3E7E3CD5" w14:textId="77777777" w:rsidR="003C0FB1" w:rsidRDefault="003C0FB1" w:rsidP="00C93669">
            <w:pPr>
              <w:jc w:val="both"/>
            </w:pPr>
            <w:r w:rsidRPr="000E5DB7">
              <w:t>iii.</w:t>
            </w:r>
          </w:p>
        </w:tc>
        <w:tc>
          <w:tcPr>
            <w:tcW w:w="4341" w:type="pct"/>
          </w:tcPr>
          <w:p w14:paraId="0BF08E73" w14:textId="77777777" w:rsidR="003C0FB1" w:rsidRDefault="003C0FB1" w:rsidP="00C93669">
            <w:pPr>
              <w:jc w:val="both"/>
            </w:pPr>
            <w:r w:rsidRPr="000E5DB7">
              <w:t>The Submission.</w:t>
            </w:r>
          </w:p>
        </w:tc>
      </w:tr>
      <w:tr w:rsidR="003C0FB1" w:rsidRPr="00CB5B77" w14:paraId="37E944C4" w14:textId="77777777" w:rsidTr="000E5881">
        <w:tc>
          <w:tcPr>
            <w:tcW w:w="394" w:type="pct"/>
          </w:tcPr>
          <w:p w14:paraId="51879BE3" w14:textId="77777777" w:rsidR="003C0FB1" w:rsidRPr="000E5DB7" w:rsidRDefault="003C0FB1" w:rsidP="00C43DF2">
            <w:pPr>
              <w:spacing w:after="200"/>
              <w:jc w:val="both"/>
              <w:rPr>
                <w:color w:val="0000FF"/>
              </w:rPr>
            </w:pPr>
            <w:r>
              <w:rPr>
                <w:color w:val="0000FF"/>
              </w:rPr>
              <w:t>2.</w:t>
            </w:r>
          </w:p>
        </w:tc>
        <w:tc>
          <w:tcPr>
            <w:tcW w:w="4606" w:type="pct"/>
            <w:gridSpan w:val="2"/>
          </w:tcPr>
          <w:p w14:paraId="5A743A3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4C3860D8" w14:textId="77777777" w:rsidTr="000E5881">
        <w:tc>
          <w:tcPr>
            <w:tcW w:w="394" w:type="pct"/>
          </w:tcPr>
          <w:p w14:paraId="0AFFDA50" w14:textId="77777777" w:rsidR="003C0FB1" w:rsidRPr="000E5DB7" w:rsidRDefault="003C0FB1" w:rsidP="00C43DF2">
            <w:pPr>
              <w:spacing w:after="200"/>
              <w:jc w:val="both"/>
              <w:rPr>
                <w:color w:val="0000FF"/>
              </w:rPr>
            </w:pPr>
            <w:r>
              <w:rPr>
                <w:color w:val="0000FF"/>
              </w:rPr>
              <w:t>3.</w:t>
            </w:r>
          </w:p>
        </w:tc>
        <w:tc>
          <w:tcPr>
            <w:tcW w:w="4606" w:type="pct"/>
            <w:gridSpan w:val="2"/>
          </w:tcPr>
          <w:p w14:paraId="1466F101"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32FB2594" w14:textId="77777777" w:rsidTr="000E5881">
        <w:tc>
          <w:tcPr>
            <w:tcW w:w="394" w:type="pct"/>
          </w:tcPr>
          <w:p w14:paraId="29E82220" w14:textId="77777777" w:rsidR="003C0FB1" w:rsidRPr="000E5DB7" w:rsidRDefault="003C0FB1" w:rsidP="00C43DF2">
            <w:pPr>
              <w:spacing w:after="200"/>
              <w:jc w:val="both"/>
              <w:rPr>
                <w:color w:val="0000FF"/>
              </w:rPr>
            </w:pPr>
            <w:r>
              <w:rPr>
                <w:color w:val="0000FF"/>
              </w:rPr>
              <w:t>4.</w:t>
            </w:r>
          </w:p>
        </w:tc>
        <w:tc>
          <w:tcPr>
            <w:tcW w:w="4606" w:type="pct"/>
            <w:gridSpan w:val="2"/>
          </w:tcPr>
          <w:p w14:paraId="4971EF6E"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Content>
                <w:r w:rsidRPr="00C93669">
                  <w:rPr>
                    <w:highlight w:val="lightGray"/>
                  </w:rPr>
                  <w:t>[</w:t>
                </w:r>
                <w:r w:rsidR="00400265">
                  <w:rPr>
                    <w:highlight w:val="lightGray"/>
                  </w:rPr>
                  <w:t>Niall Mooney</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C93669">
              <w:rPr>
                <w:noProof/>
              </w:rPr>
              <w:t>[</w:t>
            </w:r>
            <w:r w:rsidR="00400265">
              <w:rPr>
                <w:noProof/>
              </w:rPr>
              <w:t>Monaghan County Council</w:t>
            </w:r>
            <w:r w:rsidR="00C93669">
              <w:fldChar w:fldCharType="end"/>
            </w:r>
            <w:bookmarkEnd w:id="1"/>
            <w:r w:rsidRPr="000E5DB7">
              <w:t xml:space="preserve">; the Contractor’s Contact is </w:t>
            </w:r>
            <w:sdt>
              <w:sdtPr>
                <w:rPr>
                  <w:highlight w:val="lightGray"/>
                </w:rPr>
                <w:id w:val="2082631"/>
              </w:sdt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210009D1" w14:textId="77777777" w:rsidTr="000E5881">
        <w:tc>
          <w:tcPr>
            <w:tcW w:w="394" w:type="pct"/>
          </w:tcPr>
          <w:p w14:paraId="67DD77B4"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36462589" w14:textId="5B3729F2"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0737F9">
              <w:rPr>
                <w:szCs w:val="22"/>
              </w:rPr>
              <w:t> </w:t>
            </w:r>
            <w:r w:rsidR="000737F9">
              <w:rPr>
                <w:szCs w:val="22"/>
              </w:rPr>
              <w:t> </w:t>
            </w:r>
            <w:r w:rsidR="000737F9">
              <w:rPr>
                <w:szCs w:val="22"/>
              </w:rPr>
              <w:t> </w:t>
            </w:r>
            <w:r w:rsidR="000737F9">
              <w:rPr>
                <w:szCs w:val="22"/>
              </w:rPr>
              <w:t> </w:t>
            </w:r>
            <w:r w:rsidR="000737F9">
              <w:rPr>
                <w:szCs w:val="22"/>
              </w:rPr>
              <w:t> </w:t>
            </w:r>
            <w:r w:rsidR="00C93669">
              <w:rPr>
                <w:szCs w:val="22"/>
              </w:rPr>
              <w:fldChar w:fldCharType="end"/>
            </w:r>
            <w:bookmarkEnd w:id="2"/>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3C1AB6E3"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67E6EC31" w14:textId="2899BB6D"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sidR="00400265">
              <w:rPr>
                <w:noProof/>
                <w:szCs w:val="22"/>
              </w:rPr>
              <w:t>6</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AD7C3B">
              <w:rPr>
                <w:noProof/>
                <w:szCs w:val="22"/>
              </w:rPr>
              <w:t>3</w:t>
            </w:r>
            <w:r>
              <w:rPr>
                <w:noProof/>
                <w:szCs w:val="22"/>
              </w:rPr>
              <w:fldChar w:fldCharType="end"/>
            </w:r>
            <w:r w:rsidRPr="00216A9C">
              <w:rPr>
                <w:noProof/>
                <w:szCs w:val="22"/>
              </w:rPr>
              <w:t xml:space="preserve"> such extensions permitted subject to its obligations at law</w:t>
            </w:r>
          </w:p>
        </w:tc>
      </w:tr>
      <w:tr w:rsidR="009340FB" w:rsidRPr="00CB5B77" w14:paraId="5316CC0B" w14:textId="77777777" w:rsidTr="000E5881">
        <w:tc>
          <w:tcPr>
            <w:tcW w:w="394" w:type="pct"/>
          </w:tcPr>
          <w:p w14:paraId="19854DA0" w14:textId="77777777" w:rsidR="009340FB" w:rsidRDefault="009340FB" w:rsidP="009340FB">
            <w:pPr>
              <w:spacing w:after="200"/>
              <w:jc w:val="both"/>
              <w:rPr>
                <w:color w:val="0000FF"/>
              </w:rPr>
            </w:pPr>
            <w:r>
              <w:rPr>
                <w:color w:val="0000FF"/>
              </w:rPr>
              <w:t>6.</w:t>
            </w:r>
          </w:p>
        </w:tc>
        <w:tc>
          <w:tcPr>
            <w:tcW w:w="4606" w:type="pct"/>
            <w:gridSpan w:val="2"/>
          </w:tcPr>
          <w:p w14:paraId="29FFBD88"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4294B756" w14:textId="77777777" w:rsidTr="000E5881">
        <w:tc>
          <w:tcPr>
            <w:tcW w:w="394" w:type="pct"/>
          </w:tcPr>
          <w:p w14:paraId="2C9EA055" w14:textId="77777777" w:rsidR="009340FB" w:rsidDel="00040E03" w:rsidRDefault="009340FB" w:rsidP="009340FB">
            <w:pPr>
              <w:spacing w:after="200"/>
              <w:jc w:val="both"/>
              <w:rPr>
                <w:color w:val="0000FF"/>
              </w:rPr>
            </w:pPr>
            <w:r>
              <w:rPr>
                <w:color w:val="0000FF"/>
              </w:rPr>
              <w:t>7.</w:t>
            </w:r>
          </w:p>
        </w:tc>
        <w:tc>
          <w:tcPr>
            <w:tcW w:w="4606" w:type="pct"/>
            <w:gridSpan w:val="2"/>
          </w:tcPr>
          <w:p w14:paraId="5C79AAA7"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600F1082" w14:textId="77777777" w:rsidTr="000E5881">
        <w:tc>
          <w:tcPr>
            <w:tcW w:w="394" w:type="pct"/>
          </w:tcPr>
          <w:p w14:paraId="5E4A42F2" w14:textId="77777777" w:rsidR="009340FB" w:rsidDel="00040E03" w:rsidRDefault="009340FB" w:rsidP="009340FB">
            <w:pPr>
              <w:spacing w:after="200"/>
              <w:jc w:val="both"/>
              <w:rPr>
                <w:color w:val="0000FF"/>
              </w:rPr>
            </w:pPr>
            <w:r>
              <w:rPr>
                <w:color w:val="0000FF"/>
              </w:rPr>
              <w:t>8.</w:t>
            </w:r>
          </w:p>
        </w:tc>
        <w:tc>
          <w:tcPr>
            <w:tcW w:w="4606" w:type="pct"/>
            <w:gridSpan w:val="2"/>
          </w:tcPr>
          <w:p w14:paraId="61F71C8C"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0F4EA51" w14:textId="77777777" w:rsidTr="000E5881">
        <w:tc>
          <w:tcPr>
            <w:tcW w:w="394" w:type="pct"/>
          </w:tcPr>
          <w:p w14:paraId="3CF92969" w14:textId="77777777" w:rsidR="009340FB" w:rsidRDefault="009340FB" w:rsidP="009340FB">
            <w:pPr>
              <w:spacing w:after="200"/>
              <w:jc w:val="both"/>
              <w:rPr>
                <w:color w:val="0000FF"/>
              </w:rPr>
            </w:pPr>
            <w:r>
              <w:rPr>
                <w:color w:val="0000FF"/>
              </w:rPr>
              <w:t>9.</w:t>
            </w:r>
          </w:p>
          <w:p w14:paraId="3DB68759" w14:textId="77777777" w:rsidR="000E5881" w:rsidRDefault="000E5881" w:rsidP="009340FB">
            <w:pPr>
              <w:spacing w:after="200"/>
              <w:jc w:val="both"/>
              <w:rPr>
                <w:color w:val="0000FF"/>
              </w:rPr>
            </w:pPr>
          </w:p>
          <w:p w14:paraId="1E7331E2" w14:textId="77777777" w:rsidR="000E5881" w:rsidRDefault="000E5881" w:rsidP="009340FB">
            <w:pPr>
              <w:spacing w:after="200"/>
              <w:jc w:val="both"/>
              <w:rPr>
                <w:color w:val="0000FF"/>
              </w:rPr>
            </w:pPr>
            <w:r>
              <w:rPr>
                <w:color w:val="0000FF"/>
              </w:rPr>
              <w:t>10.</w:t>
            </w:r>
          </w:p>
        </w:tc>
        <w:tc>
          <w:tcPr>
            <w:tcW w:w="4606" w:type="pct"/>
            <w:gridSpan w:val="2"/>
          </w:tcPr>
          <w:p w14:paraId="444D68B1"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68B633FA" w14:textId="77777777"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3ECDFFDD" w14:textId="77777777"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498BF6D9" w14:textId="77777777" w:rsidTr="00321AC6">
        <w:trPr>
          <w:trHeight w:val="964"/>
        </w:trPr>
        <w:tc>
          <w:tcPr>
            <w:tcW w:w="4518" w:type="dxa"/>
            <w:shd w:val="clear" w:color="auto" w:fill="CCCCCC"/>
          </w:tcPr>
          <w:p w14:paraId="7FDDA456" w14:textId="77777777" w:rsidR="00C93669" w:rsidRPr="00830A49" w:rsidRDefault="00C93669" w:rsidP="000E5881">
            <w:pPr>
              <w:rPr>
                <w:szCs w:val="22"/>
              </w:rPr>
            </w:pPr>
            <w:r w:rsidRPr="00830A49">
              <w:rPr>
                <w:szCs w:val="22"/>
              </w:rPr>
              <w:t>SIGNED for and on behalf of the Client</w:t>
            </w:r>
          </w:p>
          <w:p w14:paraId="74F67C63" w14:textId="77777777" w:rsidR="00C93669" w:rsidRPr="00830A49" w:rsidRDefault="00C93669" w:rsidP="000E5881">
            <w:pPr>
              <w:rPr>
                <w:szCs w:val="22"/>
              </w:rPr>
            </w:pPr>
          </w:p>
          <w:p w14:paraId="2F0ED9A0" w14:textId="77777777" w:rsidR="00C93669" w:rsidRPr="00830A49" w:rsidRDefault="00C93669" w:rsidP="000E5881">
            <w:pPr>
              <w:rPr>
                <w:szCs w:val="22"/>
              </w:rPr>
            </w:pPr>
            <w:r w:rsidRPr="00830A49">
              <w:rPr>
                <w:szCs w:val="22"/>
              </w:rPr>
              <w:t>__________________________</w:t>
            </w:r>
          </w:p>
          <w:p w14:paraId="67BFAC1C"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3F3A97F9" w14:textId="77777777" w:rsidR="00C93669" w:rsidRPr="00830A49" w:rsidRDefault="00C93669" w:rsidP="000E5881">
            <w:pPr>
              <w:rPr>
                <w:szCs w:val="22"/>
              </w:rPr>
            </w:pPr>
            <w:r w:rsidRPr="00830A49">
              <w:rPr>
                <w:szCs w:val="22"/>
              </w:rPr>
              <w:t>SIGNED for and on behalf of the Contractor</w:t>
            </w:r>
          </w:p>
          <w:p w14:paraId="45E4F137" w14:textId="77777777" w:rsidR="00C93669" w:rsidRPr="00830A49" w:rsidRDefault="00C93669" w:rsidP="000E5881">
            <w:pPr>
              <w:rPr>
                <w:szCs w:val="22"/>
              </w:rPr>
            </w:pPr>
          </w:p>
          <w:p w14:paraId="7B06A8F0" w14:textId="77777777" w:rsidR="00C93669" w:rsidRPr="00830A49" w:rsidRDefault="00C93669" w:rsidP="000E5881">
            <w:pPr>
              <w:rPr>
                <w:szCs w:val="22"/>
              </w:rPr>
            </w:pPr>
            <w:r w:rsidRPr="00830A49">
              <w:rPr>
                <w:szCs w:val="22"/>
              </w:rPr>
              <w:t>____________________________</w:t>
            </w:r>
          </w:p>
        </w:tc>
      </w:tr>
      <w:tr w:rsidR="00C93669" w:rsidRPr="00830A49" w14:paraId="4B260B54" w14:textId="77777777" w:rsidTr="00321AC6">
        <w:trPr>
          <w:trHeight w:val="1044"/>
        </w:trPr>
        <w:tc>
          <w:tcPr>
            <w:tcW w:w="4518" w:type="dxa"/>
            <w:shd w:val="clear" w:color="auto" w:fill="CCCCCC"/>
          </w:tcPr>
          <w:p w14:paraId="1989BFD2" w14:textId="77777777" w:rsidR="00C93669" w:rsidRPr="00830A49" w:rsidRDefault="00C93669" w:rsidP="000E5881">
            <w:pPr>
              <w:rPr>
                <w:szCs w:val="22"/>
              </w:rPr>
            </w:pPr>
            <w:r w:rsidRPr="00830A49">
              <w:rPr>
                <w:szCs w:val="22"/>
              </w:rPr>
              <w:t>Witness</w:t>
            </w:r>
          </w:p>
        </w:tc>
        <w:tc>
          <w:tcPr>
            <w:tcW w:w="4523" w:type="dxa"/>
            <w:shd w:val="clear" w:color="auto" w:fill="CCCCCC"/>
          </w:tcPr>
          <w:p w14:paraId="54909EB9" w14:textId="77777777" w:rsidR="00C93669" w:rsidRPr="00830A49" w:rsidRDefault="00C93669" w:rsidP="000E5881">
            <w:pPr>
              <w:rPr>
                <w:szCs w:val="22"/>
              </w:rPr>
            </w:pPr>
            <w:r w:rsidRPr="00830A49">
              <w:rPr>
                <w:szCs w:val="22"/>
              </w:rPr>
              <w:t>Witness</w:t>
            </w:r>
          </w:p>
        </w:tc>
      </w:tr>
    </w:tbl>
    <w:p w14:paraId="0D8D737B" w14:textId="77777777" w:rsidR="00C93669" w:rsidRDefault="00C93669" w:rsidP="00496C17"/>
    <w:p w14:paraId="0693E09F"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21CEA4F"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1FE81FFA" w14:textId="77777777" w:rsidTr="00503F93">
        <w:tc>
          <w:tcPr>
            <w:tcW w:w="771" w:type="dxa"/>
          </w:tcPr>
          <w:p w14:paraId="5A55BB87" w14:textId="77777777" w:rsidR="003C0FB1" w:rsidRDefault="003C0FB1" w:rsidP="00C43DF2">
            <w:pPr>
              <w:jc w:val="both"/>
              <w:rPr>
                <w:color w:val="0000FF"/>
              </w:rPr>
            </w:pPr>
            <w:r w:rsidRPr="000E5DB7">
              <w:rPr>
                <w:color w:val="0000FF"/>
              </w:rPr>
              <w:t>A.</w:t>
            </w:r>
          </w:p>
        </w:tc>
        <w:tc>
          <w:tcPr>
            <w:tcW w:w="8516" w:type="dxa"/>
            <w:gridSpan w:val="2"/>
          </w:tcPr>
          <w:p w14:paraId="26081A5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482BCAE7" w14:textId="77777777" w:rsidTr="00503F93">
        <w:tc>
          <w:tcPr>
            <w:tcW w:w="771" w:type="dxa"/>
          </w:tcPr>
          <w:p w14:paraId="271F8A85" w14:textId="77777777" w:rsidR="003C0FB1" w:rsidRDefault="003C0FB1" w:rsidP="00C43DF2">
            <w:pPr>
              <w:jc w:val="both"/>
              <w:rPr>
                <w:color w:val="0000FF"/>
              </w:rPr>
            </w:pPr>
            <w:r w:rsidRPr="000E5DB7">
              <w:rPr>
                <w:color w:val="0000FF"/>
              </w:rPr>
              <w:t>B.</w:t>
            </w:r>
          </w:p>
        </w:tc>
        <w:tc>
          <w:tcPr>
            <w:tcW w:w="8516" w:type="dxa"/>
            <w:gridSpan w:val="2"/>
          </w:tcPr>
          <w:p w14:paraId="0011DBD9" w14:textId="77777777" w:rsidR="003C0FB1" w:rsidRDefault="003C0FB1" w:rsidP="00321AC6">
            <w:pPr>
              <w:jc w:val="both"/>
            </w:pPr>
            <w:r w:rsidRPr="000E5DB7">
              <w:t>In consideration of the payment of the Charges and subject to clause 3 the Contractor shall:</w:t>
            </w:r>
          </w:p>
        </w:tc>
      </w:tr>
      <w:tr w:rsidR="003C0FB1" w:rsidRPr="00CB5B77" w14:paraId="46DA7902" w14:textId="77777777" w:rsidTr="00503F93">
        <w:tc>
          <w:tcPr>
            <w:tcW w:w="771" w:type="dxa"/>
          </w:tcPr>
          <w:p w14:paraId="5313ED2A" w14:textId="77777777" w:rsidR="003C0FB1" w:rsidRDefault="003C0FB1" w:rsidP="00C43DF2">
            <w:pPr>
              <w:jc w:val="both"/>
              <w:rPr>
                <w:color w:val="0000FF"/>
              </w:rPr>
            </w:pPr>
          </w:p>
        </w:tc>
        <w:tc>
          <w:tcPr>
            <w:tcW w:w="675" w:type="dxa"/>
          </w:tcPr>
          <w:p w14:paraId="3E7E454A" w14:textId="77777777" w:rsidR="003C0FB1" w:rsidRDefault="003C0FB1" w:rsidP="00321AC6">
            <w:pPr>
              <w:jc w:val="both"/>
            </w:pPr>
            <w:r w:rsidRPr="000E5DB7">
              <w:t>1.</w:t>
            </w:r>
          </w:p>
        </w:tc>
        <w:tc>
          <w:tcPr>
            <w:tcW w:w="7841" w:type="dxa"/>
          </w:tcPr>
          <w:p w14:paraId="0D350A58"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2F607784" w14:textId="77777777" w:rsidTr="00503F93">
        <w:tc>
          <w:tcPr>
            <w:tcW w:w="771" w:type="dxa"/>
          </w:tcPr>
          <w:p w14:paraId="46610D8E" w14:textId="77777777" w:rsidR="003C0FB1" w:rsidRDefault="003C0FB1" w:rsidP="00C43DF2">
            <w:pPr>
              <w:jc w:val="both"/>
              <w:rPr>
                <w:color w:val="0000FF"/>
              </w:rPr>
            </w:pPr>
          </w:p>
        </w:tc>
        <w:tc>
          <w:tcPr>
            <w:tcW w:w="675" w:type="dxa"/>
          </w:tcPr>
          <w:p w14:paraId="1451D389" w14:textId="77777777" w:rsidR="003C0FB1" w:rsidRDefault="003C0FB1" w:rsidP="00321AC6">
            <w:pPr>
              <w:jc w:val="both"/>
            </w:pPr>
            <w:r w:rsidRPr="000E5DB7">
              <w:t>2.</w:t>
            </w:r>
          </w:p>
        </w:tc>
        <w:tc>
          <w:tcPr>
            <w:tcW w:w="7841" w:type="dxa"/>
          </w:tcPr>
          <w:p w14:paraId="222CE52B"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4475DEAE" w14:textId="77777777" w:rsidTr="00503F93">
        <w:tc>
          <w:tcPr>
            <w:tcW w:w="771" w:type="dxa"/>
          </w:tcPr>
          <w:p w14:paraId="22D5D514" w14:textId="77777777" w:rsidR="003C0FB1" w:rsidRDefault="003C0FB1" w:rsidP="00C43DF2">
            <w:pPr>
              <w:jc w:val="both"/>
              <w:rPr>
                <w:color w:val="0000FF"/>
              </w:rPr>
            </w:pPr>
          </w:p>
        </w:tc>
        <w:tc>
          <w:tcPr>
            <w:tcW w:w="675" w:type="dxa"/>
          </w:tcPr>
          <w:p w14:paraId="005C16BE" w14:textId="77777777" w:rsidR="003C0FB1" w:rsidRDefault="003C0FB1" w:rsidP="00321AC6">
            <w:pPr>
              <w:jc w:val="both"/>
            </w:pPr>
            <w:r w:rsidRPr="000E5DB7">
              <w:t>3.</w:t>
            </w:r>
          </w:p>
        </w:tc>
        <w:tc>
          <w:tcPr>
            <w:tcW w:w="7841" w:type="dxa"/>
          </w:tcPr>
          <w:p w14:paraId="67E12C8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30E62C7" w14:textId="77777777" w:rsidTr="00503F93">
        <w:tc>
          <w:tcPr>
            <w:tcW w:w="771" w:type="dxa"/>
          </w:tcPr>
          <w:p w14:paraId="78ECA4CE" w14:textId="77777777" w:rsidR="003C0FB1" w:rsidRDefault="003C0FB1" w:rsidP="00C43DF2">
            <w:pPr>
              <w:jc w:val="both"/>
              <w:rPr>
                <w:color w:val="0000FF"/>
              </w:rPr>
            </w:pPr>
          </w:p>
        </w:tc>
        <w:tc>
          <w:tcPr>
            <w:tcW w:w="675" w:type="dxa"/>
          </w:tcPr>
          <w:p w14:paraId="297B6CBF" w14:textId="77777777" w:rsidR="003C0FB1" w:rsidRDefault="003C0FB1" w:rsidP="00321AC6">
            <w:pPr>
              <w:jc w:val="both"/>
            </w:pPr>
            <w:r w:rsidRPr="000E5DB7">
              <w:t>4.</w:t>
            </w:r>
          </w:p>
        </w:tc>
        <w:tc>
          <w:tcPr>
            <w:tcW w:w="7841" w:type="dxa"/>
          </w:tcPr>
          <w:p w14:paraId="7F07A33D"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498C8446" w14:textId="77777777" w:rsidTr="00503F93">
        <w:tc>
          <w:tcPr>
            <w:tcW w:w="771" w:type="dxa"/>
          </w:tcPr>
          <w:p w14:paraId="39F063CE" w14:textId="77777777" w:rsidR="003C0FB1" w:rsidRDefault="003C0FB1" w:rsidP="00C43DF2">
            <w:pPr>
              <w:jc w:val="both"/>
              <w:rPr>
                <w:color w:val="0000FF"/>
              </w:rPr>
            </w:pPr>
            <w:r w:rsidRPr="000E5DB7">
              <w:rPr>
                <w:color w:val="0000FF"/>
              </w:rPr>
              <w:t>C.</w:t>
            </w:r>
          </w:p>
        </w:tc>
        <w:tc>
          <w:tcPr>
            <w:tcW w:w="8516" w:type="dxa"/>
            <w:gridSpan w:val="2"/>
          </w:tcPr>
          <w:p w14:paraId="5631A4CF"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3F99596F" w14:textId="77777777" w:rsidTr="00503F93">
        <w:tc>
          <w:tcPr>
            <w:tcW w:w="771" w:type="dxa"/>
          </w:tcPr>
          <w:p w14:paraId="2EBB3A90" w14:textId="77777777" w:rsidR="003C0FB1" w:rsidRPr="000E5DB7" w:rsidRDefault="003C0FB1" w:rsidP="00C43DF2">
            <w:pPr>
              <w:jc w:val="both"/>
              <w:rPr>
                <w:color w:val="0000FF"/>
              </w:rPr>
            </w:pPr>
            <w:r>
              <w:rPr>
                <w:color w:val="0000FF"/>
              </w:rPr>
              <w:t>D.</w:t>
            </w:r>
          </w:p>
        </w:tc>
        <w:tc>
          <w:tcPr>
            <w:tcW w:w="8516" w:type="dxa"/>
            <w:gridSpan w:val="2"/>
          </w:tcPr>
          <w:p w14:paraId="5FC26494"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48D907BF" w14:textId="77777777" w:rsidTr="00503F93">
        <w:tc>
          <w:tcPr>
            <w:tcW w:w="771" w:type="dxa"/>
          </w:tcPr>
          <w:p w14:paraId="7908BEBA"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5F89E9BE"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266825E8" w14:textId="77777777" w:rsidTr="00503F93">
        <w:tc>
          <w:tcPr>
            <w:tcW w:w="771" w:type="dxa"/>
          </w:tcPr>
          <w:p w14:paraId="490B0F8A"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48600337"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166ED92" w14:textId="77777777" w:rsidTr="00503F93">
        <w:tc>
          <w:tcPr>
            <w:tcW w:w="771" w:type="dxa"/>
          </w:tcPr>
          <w:p w14:paraId="0482EF5B"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E2520C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067EE860" w14:textId="77777777" w:rsidTr="00503F93">
        <w:tc>
          <w:tcPr>
            <w:tcW w:w="771" w:type="dxa"/>
          </w:tcPr>
          <w:p w14:paraId="44B4E93C"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6B646B8D" w14:textId="77777777"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167E8558" w14:textId="77777777" w:rsidTr="00503F93">
        <w:tc>
          <w:tcPr>
            <w:tcW w:w="771" w:type="dxa"/>
          </w:tcPr>
          <w:p w14:paraId="4DA570EF" w14:textId="77777777" w:rsidR="0044411F" w:rsidRDefault="0044411F" w:rsidP="00C43DF2">
            <w:pPr>
              <w:jc w:val="both"/>
              <w:rPr>
                <w:color w:val="0000FF"/>
              </w:rPr>
            </w:pPr>
            <w:r>
              <w:rPr>
                <w:color w:val="0000FF"/>
              </w:rPr>
              <w:t xml:space="preserve">I. </w:t>
            </w:r>
          </w:p>
        </w:tc>
        <w:tc>
          <w:tcPr>
            <w:tcW w:w="8516" w:type="dxa"/>
            <w:gridSpan w:val="2"/>
          </w:tcPr>
          <w:p w14:paraId="5EEA544B"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5EB0A86C"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3A3A15A5"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15D2FA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4EFB371F" w14:textId="77777777"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0ECE35B9" w14:textId="77777777" w:rsidR="003C0FB1" w:rsidRDefault="003C0FB1" w:rsidP="00C43DF2">
      <w:pPr>
        <w:pStyle w:val="Heading2"/>
        <w:spacing w:before="120"/>
        <w:jc w:val="both"/>
      </w:pPr>
      <w:r w:rsidRPr="000E5DB7">
        <w:t>2.</w:t>
      </w:r>
      <w:r w:rsidRPr="000E5DB7">
        <w:tab/>
        <w:t xml:space="preserve">Key Personnel </w:t>
      </w:r>
    </w:p>
    <w:p w14:paraId="17EFA8E4"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602EEC8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670CABF4" w14:textId="77777777" w:rsidTr="00503F93">
        <w:tc>
          <w:tcPr>
            <w:tcW w:w="828" w:type="dxa"/>
          </w:tcPr>
          <w:p w14:paraId="0334A547" w14:textId="77777777" w:rsidR="003C0FB1" w:rsidRDefault="003C0FB1" w:rsidP="00C43DF2">
            <w:pPr>
              <w:jc w:val="both"/>
              <w:rPr>
                <w:color w:val="0000FF"/>
              </w:rPr>
            </w:pPr>
            <w:r w:rsidRPr="000E5DB7">
              <w:rPr>
                <w:color w:val="0000FF"/>
              </w:rPr>
              <w:t>A.</w:t>
            </w:r>
          </w:p>
        </w:tc>
        <w:tc>
          <w:tcPr>
            <w:tcW w:w="9540" w:type="dxa"/>
            <w:gridSpan w:val="2"/>
          </w:tcPr>
          <w:p w14:paraId="15B54B0B"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0382F1E" w14:textId="77777777" w:rsidTr="00503F93">
        <w:tc>
          <w:tcPr>
            <w:tcW w:w="828" w:type="dxa"/>
          </w:tcPr>
          <w:p w14:paraId="6C2DA101" w14:textId="77777777" w:rsidR="003C0FB1" w:rsidRDefault="003C0FB1" w:rsidP="00C43DF2">
            <w:pPr>
              <w:jc w:val="both"/>
              <w:rPr>
                <w:color w:val="0000FF"/>
              </w:rPr>
            </w:pPr>
            <w:r w:rsidRPr="000E5DB7">
              <w:rPr>
                <w:color w:val="0000FF"/>
              </w:rPr>
              <w:t>B.</w:t>
            </w:r>
          </w:p>
        </w:tc>
        <w:tc>
          <w:tcPr>
            <w:tcW w:w="9540" w:type="dxa"/>
            <w:gridSpan w:val="2"/>
          </w:tcPr>
          <w:p w14:paraId="2D869CC0" w14:textId="77777777" w:rsidR="003C0FB1" w:rsidRDefault="003C0FB1" w:rsidP="003073E6">
            <w:pPr>
              <w:jc w:val="both"/>
            </w:pPr>
            <w:r w:rsidRPr="000E5DB7">
              <w:t>Discharge of the Charges is subject to:</w:t>
            </w:r>
          </w:p>
        </w:tc>
      </w:tr>
      <w:tr w:rsidR="003C0FB1" w:rsidRPr="00CB5B77" w14:paraId="245415C2" w14:textId="77777777" w:rsidTr="00503F93">
        <w:tc>
          <w:tcPr>
            <w:tcW w:w="828" w:type="dxa"/>
          </w:tcPr>
          <w:p w14:paraId="267462AC" w14:textId="77777777" w:rsidR="003C0FB1" w:rsidRDefault="003C0FB1" w:rsidP="00C43DF2">
            <w:pPr>
              <w:jc w:val="both"/>
              <w:rPr>
                <w:color w:val="0000FF"/>
              </w:rPr>
            </w:pPr>
          </w:p>
        </w:tc>
        <w:tc>
          <w:tcPr>
            <w:tcW w:w="720" w:type="dxa"/>
          </w:tcPr>
          <w:p w14:paraId="59FA32FB" w14:textId="77777777" w:rsidR="003C0FB1" w:rsidRDefault="003C0FB1" w:rsidP="003073E6">
            <w:pPr>
              <w:jc w:val="both"/>
            </w:pPr>
            <w:r w:rsidRPr="000E5DB7">
              <w:t>1.</w:t>
            </w:r>
          </w:p>
        </w:tc>
        <w:tc>
          <w:tcPr>
            <w:tcW w:w="8820" w:type="dxa"/>
          </w:tcPr>
          <w:p w14:paraId="6E82A07F"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1B1FEB7F" w14:textId="77777777" w:rsidTr="00503F93">
        <w:tc>
          <w:tcPr>
            <w:tcW w:w="828" w:type="dxa"/>
          </w:tcPr>
          <w:p w14:paraId="48D3836D" w14:textId="77777777" w:rsidR="003C0FB1" w:rsidRDefault="003C0FB1" w:rsidP="00C43DF2">
            <w:pPr>
              <w:jc w:val="both"/>
              <w:rPr>
                <w:color w:val="0000FF"/>
              </w:rPr>
            </w:pPr>
          </w:p>
        </w:tc>
        <w:tc>
          <w:tcPr>
            <w:tcW w:w="720" w:type="dxa"/>
          </w:tcPr>
          <w:p w14:paraId="7565BF2A" w14:textId="77777777" w:rsidR="003C0FB1" w:rsidRDefault="003C0FB1" w:rsidP="003073E6">
            <w:pPr>
              <w:jc w:val="both"/>
            </w:pPr>
            <w:r w:rsidRPr="000E5DB7">
              <w:t>2.</w:t>
            </w:r>
          </w:p>
        </w:tc>
        <w:tc>
          <w:tcPr>
            <w:tcW w:w="8820" w:type="dxa"/>
          </w:tcPr>
          <w:p w14:paraId="5B63B4E7"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0FF27193" w14:textId="77777777" w:rsidTr="00503F93">
        <w:tc>
          <w:tcPr>
            <w:tcW w:w="828" w:type="dxa"/>
          </w:tcPr>
          <w:p w14:paraId="329A17FE" w14:textId="77777777" w:rsidR="003C0FB1" w:rsidRDefault="003C0FB1" w:rsidP="00C43DF2">
            <w:pPr>
              <w:jc w:val="both"/>
              <w:rPr>
                <w:color w:val="0000FF"/>
              </w:rPr>
            </w:pPr>
          </w:p>
        </w:tc>
        <w:tc>
          <w:tcPr>
            <w:tcW w:w="720" w:type="dxa"/>
          </w:tcPr>
          <w:p w14:paraId="5C972F3B" w14:textId="77777777" w:rsidR="003C0FB1" w:rsidRDefault="003C0FB1" w:rsidP="003073E6">
            <w:pPr>
              <w:jc w:val="both"/>
            </w:pPr>
            <w:r w:rsidRPr="000E5DB7">
              <w:t>3.</w:t>
            </w:r>
          </w:p>
        </w:tc>
        <w:tc>
          <w:tcPr>
            <w:tcW w:w="8820" w:type="dxa"/>
          </w:tcPr>
          <w:p w14:paraId="2EFBE0F9"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3F262B20" w14:textId="77777777" w:rsidTr="00503F93">
        <w:tc>
          <w:tcPr>
            <w:tcW w:w="828" w:type="dxa"/>
          </w:tcPr>
          <w:p w14:paraId="62FBC1F5" w14:textId="77777777" w:rsidR="003C0FB1" w:rsidRDefault="003C0FB1" w:rsidP="00C43DF2">
            <w:pPr>
              <w:jc w:val="both"/>
              <w:rPr>
                <w:color w:val="0000FF"/>
              </w:rPr>
            </w:pPr>
          </w:p>
        </w:tc>
        <w:tc>
          <w:tcPr>
            <w:tcW w:w="720" w:type="dxa"/>
          </w:tcPr>
          <w:p w14:paraId="6F4CBEA0" w14:textId="77777777" w:rsidR="003C0FB1" w:rsidRDefault="003C0FB1" w:rsidP="003073E6">
            <w:pPr>
              <w:jc w:val="both"/>
            </w:pPr>
            <w:r w:rsidRPr="000E5DB7">
              <w:t>4.</w:t>
            </w:r>
          </w:p>
        </w:tc>
        <w:tc>
          <w:tcPr>
            <w:tcW w:w="8820" w:type="dxa"/>
          </w:tcPr>
          <w:p w14:paraId="6E39EC2B" w14:textId="77777777"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062D1B51" w14:textId="77777777" w:rsidTr="00503F93">
        <w:tc>
          <w:tcPr>
            <w:tcW w:w="828" w:type="dxa"/>
          </w:tcPr>
          <w:p w14:paraId="36514E0E" w14:textId="77777777" w:rsidR="003C0FB1" w:rsidRDefault="003C0FB1" w:rsidP="00C43DF2">
            <w:pPr>
              <w:jc w:val="both"/>
              <w:rPr>
                <w:color w:val="0000FF"/>
              </w:rPr>
            </w:pPr>
            <w:r w:rsidRPr="000E5DB7">
              <w:rPr>
                <w:color w:val="0000FF"/>
              </w:rPr>
              <w:t>C.</w:t>
            </w:r>
          </w:p>
        </w:tc>
        <w:tc>
          <w:tcPr>
            <w:tcW w:w="9540" w:type="dxa"/>
            <w:gridSpan w:val="2"/>
          </w:tcPr>
          <w:p w14:paraId="682C4A59"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47E32F32" w14:textId="77777777" w:rsidTr="00503F93">
        <w:tc>
          <w:tcPr>
            <w:tcW w:w="828" w:type="dxa"/>
          </w:tcPr>
          <w:p w14:paraId="0B7DA3E2" w14:textId="77777777" w:rsidR="003C0FB1" w:rsidRDefault="003C0FB1" w:rsidP="00C43DF2">
            <w:pPr>
              <w:jc w:val="both"/>
              <w:rPr>
                <w:color w:val="0000FF"/>
              </w:rPr>
            </w:pPr>
            <w:r w:rsidRPr="000E5DB7">
              <w:rPr>
                <w:color w:val="0000FF"/>
              </w:rPr>
              <w:t>D.</w:t>
            </w:r>
          </w:p>
        </w:tc>
        <w:tc>
          <w:tcPr>
            <w:tcW w:w="9540" w:type="dxa"/>
            <w:gridSpan w:val="2"/>
          </w:tcPr>
          <w:p w14:paraId="6E04C414"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6A49F551" w14:textId="77777777" w:rsidTr="00503F93">
        <w:tc>
          <w:tcPr>
            <w:tcW w:w="828" w:type="dxa"/>
          </w:tcPr>
          <w:p w14:paraId="71967BC9" w14:textId="77777777" w:rsidR="003C0FB1" w:rsidRDefault="003C0FB1" w:rsidP="00C43DF2">
            <w:pPr>
              <w:jc w:val="both"/>
              <w:rPr>
                <w:color w:val="0000FF"/>
              </w:rPr>
            </w:pPr>
            <w:r w:rsidRPr="000E5DB7">
              <w:rPr>
                <w:color w:val="0000FF"/>
              </w:rPr>
              <w:lastRenderedPageBreak/>
              <w:t>E.</w:t>
            </w:r>
          </w:p>
        </w:tc>
        <w:tc>
          <w:tcPr>
            <w:tcW w:w="9540" w:type="dxa"/>
            <w:gridSpan w:val="2"/>
          </w:tcPr>
          <w:p w14:paraId="3517BA11"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57F2EC61" w14:textId="77777777" w:rsidTr="00503F93">
        <w:tc>
          <w:tcPr>
            <w:tcW w:w="828" w:type="dxa"/>
          </w:tcPr>
          <w:p w14:paraId="325507C8" w14:textId="77777777" w:rsidR="003C0FB1" w:rsidRDefault="003C0FB1" w:rsidP="00C43DF2">
            <w:pPr>
              <w:jc w:val="both"/>
              <w:rPr>
                <w:color w:val="0000FF"/>
              </w:rPr>
            </w:pPr>
            <w:r w:rsidRPr="000E5DB7">
              <w:rPr>
                <w:color w:val="0000FF"/>
              </w:rPr>
              <w:t>F.</w:t>
            </w:r>
          </w:p>
        </w:tc>
        <w:tc>
          <w:tcPr>
            <w:tcW w:w="9540" w:type="dxa"/>
            <w:gridSpan w:val="2"/>
          </w:tcPr>
          <w:p w14:paraId="031857F4"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D631CAF"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3BC76CF0" w14:textId="77777777" w:rsidTr="009A0BAB">
        <w:trPr>
          <w:trHeight w:val="499"/>
        </w:trPr>
        <w:tc>
          <w:tcPr>
            <w:tcW w:w="753" w:type="dxa"/>
          </w:tcPr>
          <w:p w14:paraId="7E502F13" w14:textId="77777777" w:rsidR="003C0FB1" w:rsidRDefault="003C0FB1" w:rsidP="007F3458">
            <w:pPr>
              <w:jc w:val="both"/>
              <w:rPr>
                <w:color w:val="0000FF"/>
              </w:rPr>
            </w:pPr>
            <w:r w:rsidRPr="000E5DB7">
              <w:rPr>
                <w:color w:val="0000FF"/>
              </w:rPr>
              <w:t>A.</w:t>
            </w:r>
          </w:p>
        </w:tc>
        <w:tc>
          <w:tcPr>
            <w:tcW w:w="8318" w:type="dxa"/>
            <w:gridSpan w:val="2"/>
          </w:tcPr>
          <w:p w14:paraId="652AF35F" w14:textId="77777777" w:rsidR="003C0FB1" w:rsidRDefault="003C0FB1" w:rsidP="003073E6">
            <w:pPr>
              <w:jc w:val="both"/>
            </w:pPr>
            <w:r w:rsidRPr="000E5DB7">
              <w:t>The Contractor acknowledges, warrants, represents and undertakes that:</w:t>
            </w:r>
          </w:p>
        </w:tc>
      </w:tr>
      <w:tr w:rsidR="003C0FB1" w:rsidRPr="00CB5B77" w14:paraId="4F9897DF" w14:textId="77777777" w:rsidTr="009A0BAB">
        <w:tc>
          <w:tcPr>
            <w:tcW w:w="753" w:type="dxa"/>
          </w:tcPr>
          <w:p w14:paraId="6CAAFC77" w14:textId="77777777" w:rsidR="003C0FB1" w:rsidRDefault="003C0FB1" w:rsidP="007F3458">
            <w:pPr>
              <w:jc w:val="both"/>
              <w:rPr>
                <w:color w:val="0000FF"/>
              </w:rPr>
            </w:pPr>
          </w:p>
        </w:tc>
        <w:tc>
          <w:tcPr>
            <w:tcW w:w="705" w:type="dxa"/>
          </w:tcPr>
          <w:p w14:paraId="76A453CB" w14:textId="77777777" w:rsidR="003C0FB1" w:rsidRDefault="003C0FB1" w:rsidP="003073E6">
            <w:pPr>
              <w:jc w:val="both"/>
            </w:pPr>
            <w:r w:rsidRPr="000E5DB7">
              <w:t>1.</w:t>
            </w:r>
          </w:p>
        </w:tc>
        <w:tc>
          <w:tcPr>
            <w:tcW w:w="7613" w:type="dxa"/>
          </w:tcPr>
          <w:p w14:paraId="192F889C"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1FC3A40" w14:textId="77777777" w:rsidTr="009A0BAB">
        <w:tc>
          <w:tcPr>
            <w:tcW w:w="753" w:type="dxa"/>
          </w:tcPr>
          <w:p w14:paraId="2C071FA1" w14:textId="77777777" w:rsidR="003C0FB1" w:rsidRDefault="003C0FB1" w:rsidP="007F3458">
            <w:pPr>
              <w:jc w:val="both"/>
              <w:rPr>
                <w:color w:val="0000FF"/>
              </w:rPr>
            </w:pPr>
          </w:p>
        </w:tc>
        <w:tc>
          <w:tcPr>
            <w:tcW w:w="705" w:type="dxa"/>
          </w:tcPr>
          <w:p w14:paraId="28552042" w14:textId="77777777" w:rsidR="003C0FB1" w:rsidRDefault="003C0FB1" w:rsidP="003073E6">
            <w:pPr>
              <w:jc w:val="both"/>
            </w:pPr>
            <w:r w:rsidRPr="000E5DB7">
              <w:t>2.</w:t>
            </w:r>
          </w:p>
        </w:tc>
        <w:tc>
          <w:tcPr>
            <w:tcW w:w="7613" w:type="dxa"/>
          </w:tcPr>
          <w:p w14:paraId="64C3435D"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1F2B0986" w14:textId="77777777" w:rsidTr="009A0BAB">
        <w:tc>
          <w:tcPr>
            <w:tcW w:w="753" w:type="dxa"/>
          </w:tcPr>
          <w:p w14:paraId="34537F92" w14:textId="77777777" w:rsidR="003C0FB1" w:rsidRDefault="003C0FB1" w:rsidP="007F3458">
            <w:pPr>
              <w:jc w:val="both"/>
              <w:rPr>
                <w:color w:val="0000FF"/>
              </w:rPr>
            </w:pPr>
          </w:p>
        </w:tc>
        <w:tc>
          <w:tcPr>
            <w:tcW w:w="705" w:type="dxa"/>
          </w:tcPr>
          <w:p w14:paraId="0251C11C" w14:textId="77777777" w:rsidR="003C0FB1" w:rsidRPr="000E5DB7" w:rsidRDefault="003C0FB1" w:rsidP="003073E6">
            <w:pPr>
              <w:jc w:val="both"/>
            </w:pPr>
            <w:r w:rsidRPr="000E5DB7">
              <w:t>3.</w:t>
            </w:r>
          </w:p>
        </w:tc>
        <w:tc>
          <w:tcPr>
            <w:tcW w:w="7613" w:type="dxa"/>
          </w:tcPr>
          <w:p w14:paraId="156A0413"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51617628" w14:textId="77777777" w:rsidTr="009A0BAB">
        <w:tc>
          <w:tcPr>
            <w:tcW w:w="753" w:type="dxa"/>
          </w:tcPr>
          <w:p w14:paraId="51192222" w14:textId="77777777" w:rsidR="003C0FB1" w:rsidRDefault="003C0FB1" w:rsidP="007F3458">
            <w:pPr>
              <w:jc w:val="both"/>
              <w:rPr>
                <w:color w:val="0000FF"/>
              </w:rPr>
            </w:pPr>
          </w:p>
        </w:tc>
        <w:tc>
          <w:tcPr>
            <w:tcW w:w="705" w:type="dxa"/>
          </w:tcPr>
          <w:p w14:paraId="4C3F64FE" w14:textId="77777777" w:rsidR="003C0FB1" w:rsidRPr="000E5DB7" w:rsidRDefault="003C0FB1" w:rsidP="003073E6">
            <w:pPr>
              <w:jc w:val="both"/>
            </w:pPr>
            <w:r w:rsidRPr="000E5DB7">
              <w:t>4.</w:t>
            </w:r>
          </w:p>
        </w:tc>
        <w:tc>
          <w:tcPr>
            <w:tcW w:w="7613" w:type="dxa"/>
          </w:tcPr>
          <w:p w14:paraId="37123AAB"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5132BC28" w14:textId="77777777" w:rsidTr="009A0BAB">
        <w:tc>
          <w:tcPr>
            <w:tcW w:w="753" w:type="dxa"/>
          </w:tcPr>
          <w:p w14:paraId="22FEB3AD" w14:textId="77777777" w:rsidR="003C0FB1" w:rsidRDefault="003C0FB1" w:rsidP="007F3458">
            <w:pPr>
              <w:jc w:val="both"/>
              <w:rPr>
                <w:color w:val="0000FF"/>
              </w:rPr>
            </w:pPr>
          </w:p>
        </w:tc>
        <w:tc>
          <w:tcPr>
            <w:tcW w:w="705" w:type="dxa"/>
          </w:tcPr>
          <w:p w14:paraId="203FB0D7" w14:textId="77777777" w:rsidR="003C0FB1" w:rsidRPr="000E5DB7" w:rsidRDefault="003C0FB1" w:rsidP="003073E6">
            <w:pPr>
              <w:jc w:val="both"/>
            </w:pPr>
            <w:r w:rsidRPr="000E5DB7">
              <w:t>5.</w:t>
            </w:r>
          </w:p>
        </w:tc>
        <w:tc>
          <w:tcPr>
            <w:tcW w:w="7613" w:type="dxa"/>
          </w:tcPr>
          <w:p w14:paraId="466FFC6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2B6822F8" w14:textId="77777777" w:rsidTr="009A0BAB">
        <w:tc>
          <w:tcPr>
            <w:tcW w:w="753" w:type="dxa"/>
          </w:tcPr>
          <w:p w14:paraId="226921FA" w14:textId="77777777" w:rsidR="003C0FB1" w:rsidRDefault="003C0FB1" w:rsidP="007F3458">
            <w:pPr>
              <w:jc w:val="both"/>
              <w:rPr>
                <w:color w:val="0000FF"/>
              </w:rPr>
            </w:pPr>
          </w:p>
        </w:tc>
        <w:tc>
          <w:tcPr>
            <w:tcW w:w="705" w:type="dxa"/>
          </w:tcPr>
          <w:p w14:paraId="36492653" w14:textId="77777777" w:rsidR="003C0FB1" w:rsidRPr="000E5DB7" w:rsidRDefault="003C0FB1" w:rsidP="003073E6">
            <w:pPr>
              <w:jc w:val="both"/>
            </w:pPr>
            <w:r w:rsidRPr="000E5DB7">
              <w:t>6.</w:t>
            </w:r>
          </w:p>
        </w:tc>
        <w:tc>
          <w:tcPr>
            <w:tcW w:w="7613" w:type="dxa"/>
          </w:tcPr>
          <w:p w14:paraId="2F5001F7" w14:textId="03375BBF"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003001D1">
              <w:t> </w:t>
            </w:r>
            <w:r w:rsidR="003001D1">
              <w:t> </w:t>
            </w:r>
            <w:r w:rsidR="003001D1">
              <w:t> </w:t>
            </w:r>
            <w:r w:rsidR="003001D1">
              <w:t> </w:t>
            </w:r>
            <w:r w:rsidR="003001D1">
              <w:t> </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2353DCA9" w14:textId="77777777" w:rsidTr="009A0BAB">
        <w:tc>
          <w:tcPr>
            <w:tcW w:w="753" w:type="dxa"/>
          </w:tcPr>
          <w:p w14:paraId="55124D73" w14:textId="77777777" w:rsidR="003C0FB1" w:rsidRDefault="003C0FB1" w:rsidP="007F3458">
            <w:pPr>
              <w:jc w:val="both"/>
              <w:rPr>
                <w:color w:val="0000FF"/>
              </w:rPr>
            </w:pPr>
          </w:p>
        </w:tc>
        <w:tc>
          <w:tcPr>
            <w:tcW w:w="705" w:type="dxa"/>
          </w:tcPr>
          <w:p w14:paraId="3A3207F3" w14:textId="77777777" w:rsidR="003C0FB1" w:rsidRPr="000E5DB7" w:rsidRDefault="003C0FB1" w:rsidP="003073E6">
            <w:pPr>
              <w:jc w:val="both"/>
            </w:pPr>
            <w:r w:rsidRPr="000E5DB7">
              <w:t>7.</w:t>
            </w:r>
          </w:p>
        </w:tc>
        <w:tc>
          <w:tcPr>
            <w:tcW w:w="7613" w:type="dxa"/>
          </w:tcPr>
          <w:p w14:paraId="2C67C095"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71DE416" w14:textId="77777777" w:rsidTr="009A0BAB">
        <w:trPr>
          <w:trHeight w:val="1645"/>
        </w:trPr>
        <w:tc>
          <w:tcPr>
            <w:tcW w:w="753" w:type="dxa"/>
          </w:tcPr>
          <w:p w14:paraId="634512A3" w14:textId="77777777" w:rsidR="009A0BAB" w:rsidRDefault="009A0BAB" w:rsidP="007F3458">
            <w:pPr>
              <w:jc w:val="both"/>
              <w:rPr>
                <w:color w:val="0000FF"/>
              </w:rPr>
            </w:pPr>
          </w:p>
        </w:tc>
        <w:tc>
          <w:tcPr>
            <w:tcW w:w="705" w:type="dxa"/>
          </w:tcPr>
          <w:p w14:paraId="6BE8EFD9" w14:textId="77777777" w:rsidR="009A0BAB" w:rsidRPr="002A572A" w:rsidRDefault="009A0BAB" w:rsidP="003073E6">
            <w:pPr>
              <w:jc w:val="both"/>
            </w:pPr>
            <w:r w:rsidRPr="002A572A">
              <w:t>8</w:t>
            </w:r>
            <w:r>
              <w:t>.</w:t>
            </w:r>
          </w:p>
        </w:tc>
        <w:tc>
          <w:tcPr>
            <w:tcW w:w="7613" w:type="dxa"/>
          </w:tcPr>
          <w:p w14:paraId="6246429A"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4"/>
          </w:p>
          <w:p w14:paraId="3C760801"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C23479A" w14:textId="77777777" w:rsidTr="009A0BAB">
        <w:tc>
          <w:tcPr>
            <w:tcW w:w="753" w:type="dxa"/>
          </w:tcPr>
          <w:p w14:paraId="70C3CBAC" w14:textId="77777777" w:rsidR="003C0FB1" w:rsidRDefault="003C0FB1" w:rsidP="007F3458">
            <w:pPr>
              <w:jc w:val="both"/>
              <w:rPr>
                <w:color w:val="0000FF"/>
              </w:rPr>
            </w:pPr>
          </w:p>
        </w:tc>
        <w:tc>
          <w:tcPr>
            <w:tcW w:w="705" w:type="dxa"/>
          </w:tcPr>
          <w:p w14:paraId="226981B8" w14:textId="77777777" w:rsidR="003C0FB1" w:rsidRPr="000E5DB7" w:rsidRDefault="003C0FB1" w:rsidP="003073E6">
            <w:pPr>
              <w:jc w:val="both"/>
            </w:pPr>
            <w:r>
              <w:t>9.</w:t>
            </w:r>
          </w:p>
        </w:tc>
        <w:tc>
          <w:tcPr>
            <w:tcW w:w="7613" w:type="dxa"/>
          </w:tcPr>
          <w:p w14:paraId="44A2299D"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0EB0D410" w14:textId="77777777" w:rsidTr="009A0BAB">
        <w:tc>
          <w:tcPr>
            <w:tcW w:w="753" w:type="dxa"/>
          </w:tcPr>
          <w:p w14:paraId="107E9113" w14:textId="77777777" w:rsidR="003C0FB1" w:rsidRDefault="003C0FB1" w:rsidP="007F3458">
            <w:pPr>
              <w:jc w:val="both"/>
              <w:rPr>
                <w:color w:val="0000FF"/>
              </w:rPr>
            </w:pPr>
          </w:p>
        </w:tc>
        <w:tc>
          <w:tcPr>
            <w:tcW w:w="705" w:type="dxa"/>
          </w:tcPr>
          <w:p w14:paraId="62904D3B" w14:textId="77777777" w:rsidR="003C0FB1" w:rsidRPr="000E5DB7" w:rsidRDefault="003C0FB1" w:rsidP="003073E6">
            <w:pPr>
              <w:jc w:val="both"/>
            </w:pPr>
            <w:r>
              <w:t>10.</w:t>
            </w:r>
          </w:p>
        </w:tc>
        <w:tc>
          <w:tcPr>
            <w:tcW w:w="7613" w:type="dxa"/>
          </w:tcPr>
          <w:p w14:paraId="54EFCDA3"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19CD9204" w14:textId="77777777" w:rsidTr="009A0BAB">
        <w:tc>
          <w:tcPr>
            <w:tcW w:w="753" w:type="dxa"/>
          </w:tcPr>
          <w:p w14:paraId="30C4283B" w14:textId="77777777" w:rsidR="003C0FB1" w:rsidRDefault="003C0FB1" w:rsidP="007F3458">
            <w:pPr>
              <w:jc w:val="both"/>
              <w:rPr>
                <w:color w:val="0000FF"/>
              </w:rPr>
            </w:pPr>
            <w:r w:rsidRPr="000E5DB7">
              <w:rPr>
                <w:color w:val="0000FF"/>
              </w:rPr>
              <w:t>B.</w:t>
            </w:r>
          </w:p>
        </w:tc>
        <w:tc>
          <w:tcPr>
            <w:tcW w:w="8318" w:type="dxa"/>
            <w:gridSpan w:val="2"/>
          </w:tcPr>
          <w:p w14:paraId="70481EAC"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7E675BB9"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7B3071E4" w14:textId="77777777" w:rsidTr="00175C84">
        <w:tc>
          <w:tcPr>
            <w:tcW w:w="760" w:type="dxa"/>
          </w:tcPr>
          <w:p w14:paraId="5E36B1DB" w14:textId="77777777" w:rsidR="000E5881" w:rsidRDefault="000E5881" w:rsidP="00394603">
            <w:pPr>
              <w:jc w:val="both"/>
              <w:rPr>
                <w:color w:val="0000FF"/>
              </w:rPr>
            </w:pPr>
          </w:p>
          <w:p w14:paraId="7351FCE4" w14:textId="77777777" w:rsidR="000E5881" w:rsidRDefault="000E5881" w:rsidP="00394603">
            <w:pPr>
              <w:jc w:val="both"/>
              <w:rPr>
                <w:color w:val="0000FF"/>
              </w:rPr>
            </w:pPr>
          </w:p>
          <w:p w14:paraId="2B5FAAF8" w14:textId="77777777" w:rsidR="003C0FB1" w:rsidRDefault="003C0FB1" w:rsidP="00394603">
            <w:pPr>
              <w:jc w:val="both"/>
              <w:rPr>
                <w:color w:val="0000FF"/>
              </w:rPr>
            </w:pPr>
            <w:r w:rsidRPr="000E5DB7">
              <w:rPr>
                <w:color w:val="0000FF"/>
              </w:rPr>
              <w:t>A.</w:t>
            </w:r>
          </w:p>
        </w:tc>
        <w:tc>
          <w:tcPr>
            <w:tcW w:w="8311" w:type="dxa"/>
          </w:tcPr>
          <w:p w14:paraId="102EB48D" w14:textId="77777777" w:rsidR="000E5881" w:rsidRPr="000E5881" w:rsidRDefault="00000000" w:rsidP="000E5881">
            <w:pPr>
              <w:jc w:val="both"/>
              <w:rPr>
                <w:b/>
                <w:i/>
                <w:highlight w:val="lightGray"/>
              </w:rPr>
            </w:pPr>
            <w:sdt>
              <w:sdtPr>
                <w:rPr>
                  <w:highlight w:val="lightGray"/>
                </w:rPr>
                <w:id w:val="-1636324986"/>
                <w:placeholder>
                  <w:docPart w:val="C50CB15ECFA347F1A801B1F76041DF01"/>
                </w:placeholder>
              </w:sdtPr>
              <w:sdtEndPr>
                <w:rPr>
                  <w:b/>
                  <w:i/>
                </w:rPr>
              </w:sdtEndPr>
              <w:sdtContent>
                <w:r w:rsidR="000E5881" w:rsidRPr="000E5881">
                  <w:rPr>
                    <w:b/>
                    <w:i/>
                    <w:highlight w:val="lightGray"/>
                  </w:rPr>
                  <w:t>Prior to publication please ensure to insert amounts/figures where applicable.  When finished, delete these instructions.</w:t>
                </w:r>
              </w:sdtContent>
            </w:sdt>
          </w:p>
          <w:p w14:paraId="6AD1517F"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B135EBC" w14:textId="77777777" w:rsidTr="00175C84">
        <w:tc>
          <w:tcPr>
            <w:tcW w:w="760" w:type="dxa"/>
          </w:tcPr>
          <w:p w14:paraId="0C8E224E" w14:textId="77777777" w:rsidR="003C0FB1" w:rsidRDefault="003C0FB1" w:rsidP="00394603">
            <w:pPr>
              <w:jc w:val="both"/>
              <w:rPr>
                <w:color w:val="0000FF"/>
              </w:rPr>
            </w:pPr>
            <w:r w:rsidRPr="000E5DB7">
              <w:rPr>
                <w:color w:val="0000FF"/>
              </w:rPr>
              <w:t>B.</w:t>
            </w:r>
          </w:p>
        </w:tc>
        <w:tc>
          <w:tcPr>
            <w:tcW w:w="8311" w:type="dxa"/>
          </w:tcPr>
          <w:p w14:paraId="43C6C228"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0E64C111" w14:textId="77777777" w:rsidTr="00AA6837">
        <w:trPr>
          <w:trHeight w:val="996"/>
        </w:trPr>
        <w:tc>
          <w:tcPr>
            <w:tcW w:w="760" w:type="dxa"/>
          </w:tcPr>
          <w:p w14:paraId="712622D8" w14:textId="77777777" w:rsidR="003C0FB1" w:rsidRDefault="003C0FB1" w:rsidP="00394603">
            <w:pPr>
              <w:jc w:val="both"/>
              <w:rPr>
                <w:color w:val="0000FF"/>
              </w:rPr>
            </w:pPr>
            <w:r w:rsidRPr="000E5DB7">
              <w:rPr>
                <w:color w:val="0000FF"/>
              </w:rPr>
              <w:t>C.</w:t>
            </w:r>
          </w:p>
        </w:tc>
        <w:tc>
          <w:tcPr>
            <w:tcW w:w="8311" w:type="dxa"/>
          </w:tcPr>
          <w:p w14:paraId="5F139C6C"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7DF6BD69" w14:textId="77777777" w:rsidTr="00175C84">
        <w:trPr>
          <w:trHeight w:val="1207"/>
        </w:trPr>
        <w:tc>
          <w:tcPr>
            <w:tcW w:w="760" w:type="dxa"/>
          </w:tcPr>
          <w:p w14:paraId="4A4F56E2" w14:textId="77777777" w:rsidR="003C0FB1" w:rsidRPr="000E5DB7" w:rsidRDefault="003C0FB1" w:rsidP="00394603">
            <w:pPr>
              <w:jc w:val="both"/>
              <w:rPr>
                <w:color w:val="0000FF"/>
              </w:rPr>
            </w:pPr>
            <w:r>
              <w:rPr>
                <w:color w:val="0000FF"/>
              </w:rPr>
              <w:t>D.</w:t>
            </w:r>
          </w:p>
        </w:tc>
        <w:tc>
          <w:tcPr>
            <w:tcW w:w="8311" w:type="dxa"/>
          </w:tcPr>
          <w:p w14:paraId="60C4EE4C"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08A9426D" w14:textId="77777777" w:rsidTr="00175C84">
        <w:trPr>
          <w:trHeight w:val="1207"/>
        </w:trPr>
        <w:tc>
          <w:tcPr>
            <w:tcW w:w="760" w:type="dxa"/>
          </w:tcPr>
          <w:p w14:paraId="7DCD633F" w14:textId="77777777" w:rsidR="00AA6837" w:rsidRDefault="00AA6837" w:rsidP="00394603">
            <w:pPr>
              <w:jc w:val="both"/>
              <w:rPr>
                <w:color w:val="0000FF"/>
              </w:rPr>
            </w:pPr>
            <w:r>
              <w:rPr>
                <w:color w:val="0000FF"/>
              </w:rPr>
              <w:t>E.</w:t>
            </w:r>
          </w:p>
        </w:tc>
        <w:tc>
          <w:tcPr>
            <w:tcW w:w="8311" w:type="dxa"/>
          </w:tcPr>
          <w:p w14:paraId="4B655CB3" w14:textId="7777777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0AA21FC3" w14:textId="61C69A81"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sidR="009D6F7C">
              <w:rPr>
                <w:noProof/>
              </w:rPr>
              <w:t>50%</w:t>
            </w:r>
            <w:r>
              <w:fldChar w:fldCharType="end"/>
            </w:r>
            <w:bookmarkEnd w:id="5"/>
            <w:r>
              <w:t xml:space="preserve"> </w:t>
            </w:r>
            <w:r w:rsidRPr="00343D57">
              <w:t>reg</w:t>
            </w:r>
            <w:r>
              <w:t>ardless of the number of claims</w:t>
            </w:r>
            <w:r w:rsidRPr="00BE4F7F">
              <w:t>.</w:t>
            </w:r>
          </w:p>
        </w:tc>
      </w:tr>
      <w:tr w:rsidR="00394603" w:rsidRPr="00CB5B77" w14:paraId="09540DED" w14:textId="77777777" w:rsidTr="00175C84">
        <w:trPr>
          <w:trHeight w:val="703"/>
        </w:trPr>
        <w:tc>
          <w:tcPr>
            <w:tcW w:w="760" w:type="dxa"/>
          </w:tcPr>
          <w:p w14:paraId="6066071E" w14:textId="77777777" w:rsidR="00394603" w:rsidRDefault="00394603" w:rsidP="00394603">
            <w:pPr>
              <w:jc w:val="both"/>
              <w:rPr>
                <w:color w:val="0000FF"/>
              </w:rPr>
            </w:pPr>
            <w:r>
              <w:rPr>
                <w:color w:val="0000FF"/>
              </w:rPr>
              <w:t>F.</w:t>
            </w:r>
          </w:p>
        </w:tc>
        <w:tc>
          <w:tcPr>
            <w:tcW w:w="8311" w:type="dxa"/>
          </w:tcPr>
          <w:p w14:paraId="452BFA97"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433953E3" w14:textId="134DDD6F"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w:t>
            </w:r>
            <w:r w:rsidR="009D6F7C">
              <w:rPr>
                <w:noProof/>
                <w:szCs w:val="22"/>
              </w:rPr>
              <w:t>30,000</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sidR="009D6F7C">
              <w:rPr>
                <w:noProof/>
              </w:rPr>
              <w:t>50</w:t>
            </w:r>
            <w:r>
              <w:fldChar w:fldCharType="end"/>
            </w:r>
            <w:bookmarkEnd w:id="6"/>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w:t>
            </w:r>
            <w:r w:rsidR="00394603" w:rsidRPr="000E5DB7">
              <w:lastRenderedPageBreak/>
              <w:t>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270FC4D0" w14:textId="77777777" w:rsidTr="00175C84">
        <w:trPr>
          <w:trHeight w:val="703"/>
        </w:trPr>
        <w:tc>
          <w:tcPr>
            <w:tcW w:w="760" w:type="dxa"/>
          </w:tcPr>
          <w:p w14:paraId="78A6E422" w14:textId="77777777" w:rsidR="004F3DDB" w:rsidRDefault="00A7281F" w:rsidP="00394603">
            <w:pPr>
              <w:jc w:val="both"/>
              <w:rPr>
                <w:color w:val="0000FF"/>
              </w:rPr>
            </w:pPr>
            <w:r>
              <w:rPr>
                <w:color w:val="0000FF"/>
              </w:rPr>
              <w:lastRenderedPageBreak/>
              <w:t>G.</w:t>
            </w:r>
          </w:p>
        </w:tc>
        <w:tc>
          <w:tcPr>
            <w:tcW w:w="8311" w:type="dxa"/>
          </w:tcPr>
          <w:p w14:paraId="358ADE8B" w14:textId="77777777"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2B884D71"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5076A8FB" w14:textId="77777777" w:rsidTr="00101A30">
        <w:tc>
          <w:tcPr>
            <w:tcW w:w="760" w:type="dxa"/>
          </w:tcPr>
          <w:p w14:paraId="22FE3475" w14:textId="77777777" w:rsidR="004F3DDB" w:rsidRDefault="00A7281F" w:rsidP="00394603">
            <w:pPr>
              <w:keepNext/>
              <w:jc w:val="both"/>
              <w:rPr>
                <w:color w:val="0000FF"/>
              </w:rPr>
            </w:pPr>
            <w:r>
              <w:rPr>
                <w:color w:val="0000FF"/>
              </w:rPr>
              <w:t>H.</w:t>
            </w:r>
          </w:p>
        </w:tc>
        <w:tc>
          <w:tcPr>
            <w:tcW w:w="8311" w:type="dxa"/>
          </w:tcPr>
          <w:p w14:paraId="0D2F3EA1" w14:textId="4350E6E2"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9D6F7C">
              <w:rPr>
                <w:i/>
                <w:iCs/>
                <w:color w:val="FF0000"/>
              </w:rPr>
              <w:t> </w:t>
            </w:r>
            <w:r w:rsidR="009D6F7C">
              <w:rPr>
                <w:i/>
                <w:iCs/>
                <w:color w:val="FF0000"/>
              </w:rPr>
              <w:t> </w:t>
            </w:r>
            <w:r w:rsidR="009D6F7C">
              <w:rPr>
                <w:i/>
                <w:iCs/>
                <w:color w:val="FF0000"/>
              </w:rPr>
              <w:t> </w:t>
            </w:r>
            <w:r w:rsidR="009D6F7C">
              <w:rPr>
                <w:i/>
                <w:iCs/>
                <w:color w:val="FF0000"/>
              </w:rPr>
              <w:t> </w:t>
            </w:r>
            <w:r w:rsidR="009D6F7C">
              <w:rPr>
                <w:i/>
                <w:iCs/>
                <w:color w:val="FF0000"/>
              </w:rPr>
              <w:t> </w:t>
            </w:r>
            <w:r>
              <w:rPr>
                <w:i/>
                <w:iCs/>
                <w:color w:val="FF0000"/>
              </w:rPr>
              <w:fldChar w:fldCharType="end"/>
            </w:r>
          </w:p>
          <w:p w14:paraId="68825CF6" w14:textId="338E3B53"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w:t>
            </w:r>
            <w:r w:rsidR="002B10DB">
              <w:rPr>
                <w:noProof/>
              </w:rPr>
              <w:t>not used</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104A40294ED24DEEB0DAC6A2785CBC3D"/>
                </w:placeholder>
              </w:sdt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104A40294ED24DEEB0DAC6A2785CBC3D"/>
                </w:placeholder>
              </w:sdt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w:t>
            </w:r>
            <w:r w:rsidR="002B10DB">
              <w:rPr>
                <w:noProof/>
              </w:rPr>
              <w:t>not used</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C35253A"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4DE2166F"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75837D9B"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733D80D1"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6ABCAB53" w14:textId="77777777" w:rsidTr="00503F93">
        <w:tc>
          <w:tcPr>
            <w:tcW w:w="828" w:type="dxa"/>
          </w:tcPr>
          <w:p w14:paraId="1983D7C0" w14:textId="77777777" w:rsidR="003C0FB1" w:rsidRDefault="003C0FB1" w:rsidP="00394603">
            <w:pPr>
              <w:jc w:val="both"/>
              <w:rPr>
                <w:color w:val="0000FF"/>
              </w:rPr>
            </w:pPr>
            <w:r w:rsidRPr="000E5DB7">
              <w:rPr>
                <w:color w:val="0000FF"/>
              </w:rPr>
              <w:t>A.</w:t>
            </w:r>
          </w:p>
        </w:tc>
        <w:tc>
          <w:tcPr>
            <w:tcW w:w="9540" w:type="dxa"/>
            <w:gridSpan w:val="2"/>
          </w:tcPr>
          <w:p w14:paraId="71F8A41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1DE7D60F" w14:textId="77777777" w:rsidTr="00503F93">
        <w:tc>
          <w:tcPr>
            <w:tcW w:w="828" w:type="dxa"/>
          </w:tcPr>
          <w:p w14:paraId="63057162" w14:textId="77777777" w:rsidR="003C0FB1" w:rsidRDefault="003C0FB1" w:rsidP="00394603">
            <w:pPr>
              <w:jc w:val="both"/>
              <w:rPr>
                <w:color w:val="0000FF"/>
              </w:rPr>
            </w:pPr>
            <w:r w:rsidRPr="000E5DB7">
              <w:rPr>
                <w:color w:val="0000FF"/>
              </w:rPr>
              <w:t>B.</w:t>
            </w:r>
          </w:p>
        </w:tc>
        <w:tc>
          <w:tcPr>
            <w:tcW w:w="9540" w:type="dxa"/>
            <w:gridSpan w:val="2"/>
          </w:tcPr>
          <w:p w14:paraId="62DB9B75"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9D9F5AE" w14:textId="77777777" w:rsidTr="00503F93">
        <w:tc>
          <w:tcPr>
            <w:tcW w:w="828" w:type="dxa"/>
          </w:tcPr>
          <w:p w14:paraId="620BCF45" w14:textId="77777777" w:rsidR="003C0FB1" w:rsidRDefault="003C0FB1" w:rsidP="00394603">
            <w:pPr>
              <w:jc w:val="both"/>
              <w:rPr>
                <w:color w:val="0000FF"/>
              </w:rPr>
            </w:pPr>
            <w:r w:rsidRPr="000E5DB7">
              <w:rPr>
                <w:color w:val="0000FF"/>
              </w:rPr>
              <w:t>C.</w:t>
            </w:r>
          </w:p>
        </w:tc>
        <w:tc>
          <w:tcPr>
            <w:tcW w:w="9540" w:type="dxa"/>
            <w:gridSpan w:val="2"/>
          </w:tcPr>
          <w:p w14:paraId="7A1B7164"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w:t>
            </w:r>
            <w:r w:rsidRPr="000E5DB7">
              <w:lastRenderedPageBreak/>
              <w:t>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0C87794F" w14:textId="77777777" w:rsidTr="00503F93">
        <w:tc>
          <w:tcPr>
            <w:tcW w:w="828" w:type="dxa"/>
          </w:tcPr>
          <w:p w14:paraId="09B2BA81" w14:textId="77777777" w:rsidR="003C0FB1" w:rsidRDefault="003C0FB1" w:rsidP="00394603">
            <w:pPr>
              <w:jc w:val="both"/>
              <w:rPr>
                <w:color w:val="0000FF"/>
              </w:rPr>
            </w:pPr>
            <w:r w:rsidRPr="000E5DB7">
              <w:rPr>
                <w:color w:val="0000FF"/>
              </w:rPr>
              <w:lastRenderedPageBreak/>
              <w:t>D.</w:t>
            </w:r>
          </w:p>
        </w:tc>
        <w:tc>
          <w:tcPr>
            <w:tcW w:w="9540" w:type="dxa"/>
            <w:gridSpan w:val="2"/>
          </w:tcPr>
          <w:p w14:paraId="28A9935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45D61369" w14:textId="77777777" w:rsidTr="00503F93">
        <w:tc>
          <w:tcPr>
            <w:tcW w:w="828" w:type="dxa"/>
          </w:tcPr>
          <w:p w14:paraId="44457E5A" w14:textId="77777777" w:rsidR="003C0FB1" w:rsidRDefault="003C0FB1" w:rsidP="00394603">
            <w:pPr>
              <w:jc w:val="both"/>
              <w:rPr>
                <w:color w:val="0000FF"/>
              </w:rPr>
            </w:pPr>
            <w:r w:rsidRPr="000E5DB7">
              <w:rPr>
                <w:color w:val="0000FF"/>
              </w:rPr>
              <w:t>E.</w:t>
            </w:r>
          </w:p>
        </w:tc>
        <w:tc>
          <w:tcPr>
            <w:tcW w:w="9540" w:type="dxa"/>
            <w:gridSpan w:val="2"/>
          </w:tcPr>
          <w:p w14:paraId="390D14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5C48DDB1" w14:textId="77777777" w:rsidTr="00503F93">
        <w:tc>
          <w:tcPr>
            <w:tcW w:w="828" w:type="dxa"/>
          </w:tcPr>
          <w:p w14:paraId="40B36D40" w14:textId="77777777" w:rsidR="003C0FB1" w:rsidRDefault="003C0FB1" w:rsidP="00394603">
            <w:pPr>
              <w:jc w:val="both"/>
              <w:rPr>
                <w:color w:val="0000FF"/>
              </w:rPr>
            </w:pPr>
            <w:r w:rsidRPr="000E5DB7">
              <w:rPr>
                <w:color w:val="0000FF"/>
              </w:rPr>
              <w:t>F.</w:t>
            </w:r>
          </w:p>
        </w:tc>
        <w:tc>
          <w:tcPr>
            <w:tcW w:w="9540" w:type="dxa"/>
            <w:gridSpan w:val="2"/>
          </w:tcPr>
          <w:p w14:paraId="3E72FC61"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1AD03C5E" w14:textId="77777777" w:rsidTr="00503F93">
        <w:tc>
          <w:tcPr>
            <w:tcW w:w="828" w:type="dxa"/>
          </w:tcPr>
          <w:p w14:paraId="726DC1F0" w14:textId="77777777" w:rsidR="003C0FB1" w:rsidRDefault="003C0FB1" w:rsidP="00394603">
            <w:pPr>
              <w:jc w:val="both"/>
              <w:rPr>
                <w:color w:val="0000FF"/>
              </w:rPr>
            </w:pPr>
            <w:r w:rsidRPr="000E5DB7">
              <w:rPr>
                <w:color w:val="0000FF"/>
              </w:rPr>
              <w:t>G.</w:t>
            </w:r>
          </w:p>
        </w:tc>
        <w:tc>
          <w:tcPr>
            <w:tcW w:w="9540" w:type="dxa"/>
            <w:gridSpan w:val="2"/>
          </w:tcPr>
          <w:p w14:paraId="77B610F1"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 xml:space="preserve">The Contractor hereby indemnifies the Client and shall keep and hold the Client harmless from and in respect of all and </w:t>
            </w:r>
            <w:proofErr w:type="gramStart"/>
            <w:r w:rsidRPr="000E5DB7">
              <w:rPr>
                <w:szCs w:val="22"/>
              </w:rPr>
              <w:t>any  loss</w:t>
            </w:r>
            <w:r>
              <w:rPr>
                <w:szCs w:val="22"/>
              </w:rPr>
              <w:t>es</w:t>
            </w:r>
            <w:proofErr w:type="gramEnd"/>
            <w:r>
              <w:rPr>
                <w:szCs w:val="22"/>
              </w:rPr>
              <w:t xml:space="preserve">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1EB4D80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66CD955" w14:textId="77777777" w:rsidTr="00503F93">
        <w:tc>
          <w:tcPr>
            <w:tcW w:w="828" w:type="dxa"/>
          </w:tcPr>
          <w:p w14:paraId="41A8A1FD" w14:textId="77777777" w:rsidR="003C0FB1" w:rsidRDefault="003C0FB1" w:rsidP="00394603">
            <w:pPr>
              <w:jc w:val="both"/>
              <w:rPr>
                <w:color w:val="0000FF"/>
              </w:rPr>
            </w:pPr>
          </w:p>
        </w:tc>
        <w:tc>
          <w:tcPr>
            <w:tcW w:w="720" w:type="dxa"/>
          </w:tcPr>
          <w:p w14:paraId="7D5B3774" w14:textId="77777777" w:rsidR="003C0FB1" w:rsidRDefault="003C0FB1" w:rsidP="00A7281F">
            <w:pPr>
              <w:jc w:val="both"/>
              <w:rPr>
                <w:szCs w:val="22"/>
              </w:rPr>
            </w:pPr>
            <w:r w:rsidRPr="000E5DB7">
              <w:rPr>
                <w:szCs w:val="22"/>
              </w:rPr>
              <w:t>(i)</w:t>
            </w:r>
          </w:p>
        </w:tc>
        <w:tc>
          <w:tcPr>
            <w:tcW w:w="8820" w:type="dxa"/>
          </w:tcPr>
          <w:p w14:paraId="2F6B6776"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214CF695" w14:textId="77777777" w:rsidTr="00503F93">
        <w:tc>
          <w:tcPr>
            <w:tcW w:w="828" w:type="dxa"/>
          </w:tcPr>
          <w:p w14:paraId="58DA65F2" w14:textId="77777777" w:rsidR="003C0FB1" w:rsidRDefault="003C0FB1" w:rsidP="00394603">
            <w:pPr>
              <w:jc w:val="both"/>
              <w:rPr>
                <w:color w:val="0000FF"/>
              </w:rPr>
            </w:pPr>
          </w:p>
        </w:tc>
        <w:tc>
          <w:tcPr>
            <w:tcW w:w="720" w:type="dxa"/>
          </w:tcPr>
          <w:p w14:paraId="4D85ED79" w14:textId="77777777" w:rsidR="003C0FB1" w:rsidRDefault="003C0FB1" w:rsidP="00A7281F">
            <w:pPr>
              <w:jc w:val="both"/>
              <w:rPr>
                <w:szCs w:val="22"/>
              </w:rPr>
            </w:pPr>
            <w:r w:rsidRPr="000E5DB7">
              <w:rPr>
                <w:szCs w:val="22"/>
              </w:rPr>
              <w:t>(ii)</w:t>
            </w:r>
          </w:p>
        </w:tc>
        <w:tc>
          <w:tcPr>
            <w:tcW w:w="8820" w:type="dxa"/>
          </w:tcPr>
          <w:p w14:paraId="25F41EC3"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4B61C86C" w14:textId="77777777" w:rsidTr="00503F93">
        <w:trPr>
          <w:trHeight w:val="868"/>
        </w:trPr>
        <w:tc>
          <w:tcPr>
            <w:tcW w:w="828" w:type="dxa"/>
          </w:tcPr>
          <w:p w14:paraId="209C8082" w14:textId="77777777" w:rsidR="003C0FB1" w:rsidRDefault="003C0FB1" w:rsidP="00394603">
            <w:pPr>
              <w:jc w:val="both"/>
              <w:rPr>
                <w:color w:val="0000FF"/>
              </w:rPr>
            </w:pPr>
          </w:p>
        </w:tc>
        <w:tc>
          <w:tcPr>
            <w:tcW w:w="720" w:type="dxa"/>
          </w:tcPr>
          <w:p w14:paraId="2EFAAE8E" w14:textId="77777777" w:rsidR="003C0FB1" w:rsidRDefault="003C0FB1" w:rsidP="00A7281F">
            <w:pPr>
              <w:jc w:val="both"/>
              <w:rPr>
                <w:szCs w:val="22"/>
              </w:rPr>
            </w:pPr>
            <w:r w:rsidRPr="000E5DB7">
              <w:rPr>
                <w:szCs w:val="22"/>
              </w:rPr>
              <w:t>(iii)</w:t>
            </w:r>
          </w:p>
        </w:tc>
        <w:tc>
          <w:tcPr>
            <w:tcW w:w="8820" w:type="dxa"/>
          </w:tcPr>
          <w:p w14:paraId="6207415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D9AE2FB" w14:textId="77777777" w:rsidTr="00503F93">
        <w:tc>
          <w:tcPr>
            <w:tcW w:w="828" w:type="dxa"/>
          </w:tcPr>
          <w:p w14:paraId="0152A4B7" w14:textId="77777777" w:rsidR="003C0FB1" w:rsidRDefault="003C0FB1" w:rsidP="00394603">
            <w:pPr>
              <w:keepNext/>
              <w:jc w:val="both"/>
              <w:rPr>
                <w:color w:val="0000FF"/>
              </w:rPr>
            </w:pPr>
          </w:p>
        </w:tc>
        <w:tc>
          <w:tcPr>
            <w:tcW w:w="720" w:type="dxa"/>
          </w:tcPr>
          <w:p w14:paraId="5A85ACE9" w14:textId="77777777" w:rsidR="003C0FB1" w:rsidRDefault="003C0FB1" w:rsidP="00A7281F">
            <w:pPr>
              <w:jc w:val="both"/>
              <w:rPr>
                <w:szCs w:val="22"/>
              </w:rPr>
            </w:pPr>
            <w:r w:rsidRPr="000E5DB7">
              <w:rPr>
                <w:szCs w:val="22"/>
              </w:rPr>
              <w:t>(iv)</w:t>
            </w:r>
          </w:p>
        </w:tc>
        <w:tc>
          <w:tcPr>
            <w:tcW w:w="8820" w:type="dxa"/>
          </w:tcPr>
          <w:p w14:paraId="55475BD5"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43E0D8A4" w14:textId="77777777" w:rsidTr="00503F93">
        <w:tc>
          <w:tcPr>
            <w:tcW w:w="828" w:type="dxa"/>
          </w:tcPr>
          <w:p w14:paraId="2A02808A" w14:textId="77777777" w:rsidR="003C0FB1" w:rsidRDefault="003C0FB1" w:rsidP="00394603">
            <w:pPr>
              <w:jc w:val="both"/>
              <w:rPr>
                <w:color w:val="0000FF"/>
              </w:rPr>
            </w:pPr>
            <w:r w:rsidRPr="000E5DB7">
              <w:rPr>
                <w:color w:val="0000FF"/>
              </w:rPr>
              <w:t>H.</w:t>
            </w:r>
          </w:p>
        </w:tc>
        <w:tc>
          <w:tcPr>
            <w:tcW w:w="9540" w:type="dxa"/>
            <w:gridSpan w:val="2"/>
          </w:tcPr>
          <w:p w14:paraId="3D0A014E"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23E3D41C"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3630F000" w14:textId="77777777" w:rsidTr="00503F93">
        <w:tc>
          <w:tcPr>
            <w:tcW w:w="612" w:type="dxa"/>
          </w:tcPr>
          <w:p w14:paraId="764D096A"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46F2025"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4A0AA9AF" w14:textId="77777777" w:rsidTr="00503F93">
        <w:tc>
          <w:tcPr>
            <w:tcW w:w="612" w:type="dxa"/>
          </w:tcPr>
          <w:p w14:paraId="0E74118F" w14:textId="77777777" w:rsidR="003C0FB1" w:rsidRPr="00830A49" w:rsidRDefault="003C0FB1" w:rsidP="00394603">
            <w:pPr>
              <w:jc w:val="both"/>
              <w:rPr>
                <w:color w:val="0000FF"/>
                <w:szCs w:val="22"/>
              </w:rPr>
            </w:pPr>
          </w:p>
        </w:tc>
        <w:tc>
          <w:tcPr>
            <w:tcW w:w="514" w:type="dxa"/>
          </w:tcPr>
          <w:p w14:paraId="15D26176" w14:textId="77777777" w:rsidR="003C0FB1" w:rsidRPr="00830A49" w:rsidRDefault="003C0FB1" w:rsidP="00A7281F">
            <w:pPr>
              <w:jc w:val="both"/>
              <w:rPr>
                <w:szCs w:val="22"/>
              </w:rPr>
            </w:pPr>
            <w:r w:rsidRPr="00830A49">
              <w:rPr>
                <w:szCs w:val="22"/>
              </w:rPr>
              <w:t>1.</w:t>
            </w:r>
          </w:p>
        </w:tc>
        <w:tc>
          <w:tcPr>
            <w:tcW w:w="7945" w:type="dxa"/>
            <w:gridSpan w:val="2"/>
          </w:tcPr>
          <w:p w14:paraId="42F19C6C"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664CE81F" w14:textId="77777777" w:rsidTr="00503F93">
        <w:tc>
          <w:tcPr>
            <w:tcW w:w="612" w:type="dxa"/>
          </w:tcPr>
          <w:p w14:paraId="161C7F3C" w14:textId="77777777" w:rsidR="003C0FB1" w:rsidRPr="00830A49" w:rsidRDefault="003C0FB1" w:rsidP="00394603">
            <w:pPr>
              <w:jc w:val="both"/>
              <w:rPr>
                <w:color w:val="0000FF"/>
                <w:szCs w:val="22"/>
              </w:rPr>
            </w:pPr>
          </w:p>
        </w:tc>
        <w:tc>
          <w:tcPr>
            <w:tcW w:w="514" w:type="dxa"/>
          </w:tcPr>
          <w:p w14:paraId="5E49E069" w14:textId="77777777" w:rsidR="003C0FB1" w:rsidRPr="00830A49" w:rsidRDefault="003C0FB1" w:rsidP="00A7281F">
            <w:pPr>
              <w:jc w:val="both"/>
              <w:rPr>
                <w:szCs w:val="22"/>
              </w:rPr>
            </w:pPr>
            <w:r w:rsidRPr="00830A49">
              <w:rPr>
                <w:szCs w:val="22"/>
              </w:rPr>
              <w:t>2.</w:t>
            </w:r>
          </w:p>
        </w:tc>
        <w:tc>
          <w:tcPr>
            <w:tcW w:w="7945" w:type="dxa"/>
            <w:gridSpan w:val="2"/>
          </w:tcPr>
          <w:p w14:paraId="5332FE26" w14:textId="77777777" w:rsidR="003C0FB1" w:rsidRPr="00830A49" w:rsidRDefault="003C0FB1" w:rsidP="00A7281F">
            <w:pPr>
              <w:jc w:val="both"/>
              <w:rPr>
                <w:szCs w:val="22"/>
              </w:rPr>
            </w:pPr>
            <w:r w:rsidRPr="00830A49">
              <w:rPr>
                <w:szCs w:val="22"/>
              </w:rPr>
              <w:t>as may be required by law; or</w:t>
            </w:r>
          </w:p>
        </w:tc>
      </w:tr>
      <w:tr w:rsidR="003C0FB1" w:rsidRPr="00830A49" w14:paraId="51013C1A" w14:textId="77777777" w:rsidTr="00503F93">
        <w:tc>
          <w:tcPr>
            <w:tcW w:w="612" w:type="dxa"/>
          </w:tcPr>
          <w:p w14:paraId="2F71D1D1" w14:textId="77777777" w:rsidR="003C0FB1" w:rsidRPr="00830A49" w:rsidRDefault="003C0FB1" w:rsidP="00394603">
            <w:pPr>
              <w:jc w:val="both"/>
              <w:rPr>
                <w:color w:val="0000FF"/>
                <w:szCs w:val="22"/>
              </w:rPr>
            </w:pPr>
          </w:p>
        </w:tc>
        <w:tc>
          <w:tcPr>
            <w:tcW w:w="514" w:type="dxa"/>
          </w:tcPr>
          <w:p w14:paraId="3C8B0FA0" w14:textId="77777777" w:rsidR="003C0FB1" w:rsidRPr="00830A49" w:rsidRDefault="003C0FB1" w:rsidP="00A7281F">
            <w:pPr>
              <w:jc w:val="both"/>
              <w:rPr>
                <w:szCs w:val="22"/>
              </w:rPr>
            </w:pPr>
            <w:r w:rsidRPr="00830A49">
              <w:rPr>
                <w:szCs w:val="22"/>
              </w:rPr>
              <w:t>3.</w:t>
            </w:r>
          </w:p>
        </w:tc>
        <w:tc>
          <w:tcPr>
            <w:tcW w:w="7945" w:type="dxa"/>
            <w:gridSpan w:val="2"/>
          </w:tcPr>
          <w:p w14:paraId="3DE338A7"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7F78208A" w14:textId="77777777" w:rsidTr="00503F93">
        <w:tc>
          <w:tcPr>
            <w:tcW w:w="612" w:type="dxa"/>
          </w:tcPr>
          <w:p w14:paraId="376B9EB1" w14:textId="77777777" w:rsidR="003C0FB1" w:rsidRPr="00830A49" w:rsidRDefault="003C0FB1" w:rsidP="00394603">
            <w:pPr>
              <w:jc w:val="both"/>
              <w:rPr>
                <w:color w:val="0000FF"/>
                <w:szCs w:val="22"/>
              </w:rPr>
            </w:pPr>
          </w:p>
        </w:tc>
        <w:tc>
          <w:tcPr>
            <w:tcW w:w="514" w:type="dxa"/>
          </w:tcPr>
          <w:p w14:paraId="36B3BFB2" w14:textId="77777777" w:rsidR="003C0FB1" w:rsidRPr="00830A49" w:rsidRDefault="003C0FB1" w:rsidP="00A7281F">
            <w:pPr>
              <w:jc w:val="both"/>
              <w:rPr>
                <w:szCs w:val="22"/>
              </w:rPr>
            </w:pPr>
            <w:r w:rsidRPr="00830A49">
              <w:rPr>
                <w:szCs w:val="22"/>
              </w:rPr>
              <w:t>4.</w:t>
            </w:r>
          </w:p>
        </w:tc>
        <w:tc>
          <w:tcPr>
            <w:tcW w:w="7945" w:type="dxa"/>
            <w:gridSpan w:val="2"/>
          </w:tcPr>
          <w:p w14:paraId="28CDEFE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8A6E843" w14:textId="77777777" w:rsidTr="00503F93">
        <w:tc>
          <w:tcPr>
            <w:tcW w:w="612" w:type="dxa"/>
          </w:tcPr>
          <w:p w14:paraId="3E8548DE"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A493482" w14:textId="77777777"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05701A20" w14:textId="77777777"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1DC03542" w14:textId="77777777" w:rsidTr="00503F93">
        <w:tc>
          <w:tcPr>
            <w:tcW w:w="612" w:type="dxa"/>
          </w:tcPr>
          <w:p w14:paraId="76291360" w14:textId="77777777" w:rsidR="003C0FB1" w:rsidDel="009170AC" w:rsidRDefault="003C0FB1" w:rsidP="00394603">
            <w:pPr>
              <w:jc w:val="both"/>
              <w:rPr>
                <w:color w:val="0000FF"/>
              </w:rPr>
            </w:pPr>
          </w:p>
        </w:tc>
        <w:tc>
          <w:tcPr>
            <w:tcW w:w="840" w:type="dxa"/>
            <w:gridSpan w:val="2"/>
          </w:tcPr>
          <w:p w14:paraId="20D93D31" w14:textId="77777777" w:rsidR="003C0FB1" w:rsidDel="009170AC" w:rsidRDefault="003C0FB1" w:rsidP="00A7281F">
            <w:pPr>
              <w:jc w:val="both"/>
            </w:pPr>
            <w:r>
              <w:t>1.</w:t>
            </w:r>
          </w:p>
        </w:tc>
        <w:tc>
          <w:tcPr>
            <w:tcW w:w="7619" w:type="dxa"/>
          </w:tcPr>
          <w:p w14:paraId="490D4942"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014AC89" w14:textId="77777777" w:rsidTr="00503F93">
        <w:tc>
          <w:tcPr>
            <w:tcW w:w="612" w:type="dxa"/>
          </w:tcPr>
          <w:p w14:paraId="71C7D501" w14:textId="77777777" w:rsidR="003C0FB1" w:rsidDel="009170AC" w:rsidRDefault="003C0FB1" w:rsidP="00394603">
            <w:pPr>
              <w:jc w:val="both"/>
              <w:rPr>
                <w:color w:val="0000FF"/>
              </w:rPr>
            </w:pPr>
          </w:p>
        </w:tc>
        <w:tc>
          <w:tcPr>
            <w:tcW w:w="840" w:type="dxa"/>
            <w:gridSpan w:val="2"/>
          </w:tcPr>
          <w:p w14:paraId="1A4371C4" w14:textId="77777777" w:rsidR="003C0FB1" w:rsidDel="009170AC" w:rsidRDefault="003C0FB1" w:rsidP="00A7281F">
            <w:pPr>
              <w:jc w:val="both"/>
            </w:pPr>
            <w:r>
              <w:t>2.</w:t>
            </w:r>
          </w:p>
        </w:tc>
        <w:tc>
          <w:tcPr>
            <w:tcW w:w="7619" w:type="dxa"/>
          </w:tcPr>
          <w:p w14:paraId="28701CFC"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1A96125A" w14:textId="77777777" w:rsidTr="00503F93">
        <w:tc>
          <w:tcPr>
            <w:tcW w:w="612" w:type="dxa"/>
          </w:tcPr>
          <w:p w14:paraId="642BFE6D" w14:textId="77777777" w:rsidR="003C0FB1" w:rsidDel="009170AC" w:rsidRDefault="003C0FB1" w:rsidP="00394603">
            <w:pPr>
              <w:jc w:val="both"/>
              <w:rPr>
                <w:color w:val="0000FF"/>
              </w:rPr>
            </w:pPr>
          </w:p>
        </w:tc>
        <w:tc>
          <w:tcPr>
            <w:tcW w:w="840" w:type="dxa"/>
            <w:gridSpan w:val="2"/>
          </w:tcPr>
          <w:p w14:paraId="06CC82C7" w14:textId="77777777" w:rsidR="003C0FB1" w:rsidDel="009170AC" w:rsidRDefault="003C0FB1" w:rsidP="00A7281F">
            <w:pPr>
              <w:jc w:val="both"/>
            </w:pPr>
            <w:r>
              <w:t>3.</w:t>
            </w:r>
          </w:p>
        </w:tc>
        <w:tc>
          <w:tcPr>
            <w:tcW w:w="7619" w:type="dxa"/>
          </w:tcPr>
          <w:p w14:paraId="6EC1C456"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501F6BF4" w14:textId="77777777" w:rsidTr="00503F93">
        <w:trPr>
          <w:trHeight w:val="840"/>
        </w:trPr>
        <w:tc>
          <w:tcPr>
            <w:tcW w:w="612" w:type="dxa"/>
          </w:tcPr>
          <w:p w14:paraId="0A4ACAF5" w14:textId="77777777" w:rsidR="003C0FB1" w:rsidDel="009170AC" w:rsidRDefault="003C0FB1" w:rsidP="00394603">
            <w:pPr>
              <w:jc w:val="both"/>
              <w:rPr>
                <w:color w:val="0000FF"/>
              </w:rPr>
            </w:pPr>
          </w:p>
        </w:tc>
        <w:tc>
          <w:tcPr>
            <w:tcW w:w="840" w:type="dxa"/>
            <w:gridSpan w:val="2"/>
          </w:tcPr>
          <w:p w14:paraId="7258DEAF" w14:textId="77777777" w:rsidR="003C0FB1" w:rsidDel="009170AC" w:rsidRDefault="003C0FB1" w:rsidP="00A7281F">
            <w:pPr>
              <w:jc w:val="both"/>
            </w:pPr>
            <w:r>
              <w:t>4.</w:t>
            </w:r>
          </w:p>
        </w:tc>
        <w:tc>
          <w:tcPr>
            <w:tcW w:w="7619" w:type="dxa"/>
          </w:tcPr>
          <w:p w14:paraId="5663DCEE"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2B36958" w14:textId="77777777" w:rsidTr="00503F93">
        <w:tc>
          <w:tcPr>
            <w:tcW w:w="612" w:type="dxa"/>
          </w:tcPr>
          <w:p w14:paraId="607D5325"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42EB94AC" w14:textId="77777777" w:rsidR="003C0FB1" w:rsidRDefault="003C0FB1" w:rsidP="00A7281F">
            <w:pPr>
              <w:jc w:val="both"/>
            </w:pPr>
            <w:r w:rsidRPr="000E5DB7">
              <w:t xml:space="preserve">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5B7106CE" w14:textId="77777777" w:rsidTr="00503F93">
        <w:tc>
          <w:tcPr>
            <w:tcW w:w="612" w:type="dxa"/>
          </w:tcPr>
          <w:p w14:paraId="17DD2D2A"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B1A4FB8"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0A688EB4" w14:textId="77777777" w:rsidTr="00503F93">
        <w:tc>
          <w:tcPr>
            <w:tcW w:w="612" w:type="dxa"/>
          </w:tcPr>
          <w:p w14:paraId="1A1EF92F" w14:textId="77777777" w:rsidR="003C0FB1" w:rsidRDefault="003C0FB1" w:rsidP="00394603">
            <w:pPr>
              <w:jc w:val="both"/>
              <w:rPr>
                <w:color w:val="0000FF"/>
              </w:rPr>
            </w:pPr>
          </w:p>
        </w:tc>
        <w:tc>
          <w:tcPr>
            <w:tcW w:w="8459" w:type="dxa"/>
            <w:gridSpan w:val="3"/>
          </w:tcPr>
          <w:p w14:paraId="314A4C94" w14:textId="77777777" w:rsidR="003C0FB1" w:rsidRPr="00B57709" w:rsidRDefault="003C0FB1" w:rsidP="00A7281F">
            <w:pPr>
              <w:jc w:val="both"/>
              <w:rPr>
                <w:szCs w:val="22"/>
              </w:rPr>
            </w:pPr>
          </w:p>
        </w:tc>
      </w:tr>
      <w:tr w:rsidR="003C0FB1" w:rsidRPr="00CB5B77" w14:paraId="4E9F1D0E" w14:textId="77777777" w:rsidTr="00503F93">
        <w:tc>
          <w:tcPr>
            <w:tcW w:w="612" w:type="dxa"/>
          </w:tcPr>
          <w:p w14:paraId="6837470F" w14:textId="77777777" w:rsidR="003C0FB1" w:rsidRDefault="003C0FB1" w:rsidP="00394603">
            <w:pPr>
              <w:jc w:val="both"/>
              <w:rPr>
                <w:color w:val="0000FF"/>
              </w:rPr>
            </w:pPr>
          </w:p>
        </w:tc>
        <w:tc>
          <w:tcPr>
            <w:tcW w:w="8459" w:type="dxa"/>
            <w:gridSpan w:val="3"/>
          </w:tcPr>
          <w:p w14:paraId="2BAE0914" w14:textId="77777777" w:rsidR="003C0FB1" w:rsidRPr="00B57709" w:rsidRDefault="003C0FB1" w:rsidP="00283F06">
            <w:pPr>
              <w:pStyle w:val="ListParagraph"/>
              <w:numPr>
                <w:ilvl w:val="0"/>
                <w:numId w:val="5"/>
              </w:numPr>
              <w:jc w:val="both"/>
              <w:rPr>
                <w:szCs w:val="22"/>
              </w:rPr>
            </w:pPr>
          </w:p>
        </w:tc>
      </w:tr>
      <w:tr w:rsidR="003C0FB1" w:rsidRPr="00CB5B77" w14:paraId="14E2874B" w14:textId="77777777" w:rsidTr="00503F93">
        <w:tc>
          <w:tcPr>
            <w:tcW w:w="612" w:type="dxa"/>
          </w:tcPr>
          <w:p w14:paraId="492A854A" w14:textId="77777777"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7F48549A" w14:textId="77777777" w:rsidR="003C0FB1" w:rsidRDefault="003C0FB1" w:rsidP="00A7281F">
            <w:pPr>
              <w:jc w:val="both"/>
            </w:pPr>
            <w:r w:rsidRPr="000E5DB7">
              <w:t>The terms of this clause 7 shall survive expiry, completion or termination for whatever reason of this Agreement.</w:t>
            </w:r>
          </w:p>
        </w:tc>
      </w:tr>
    </w:tbl>
    <w:p w14:paraId="516CF8B9"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3385261B" w14:textId="77777777" w:rsidTr="00A7281F">
        <w:trPr>
          <w:trHeight w:val="2826"/>
        </w:trPr>
        <w:tc>
          <w:tcPr>
            <w:tcW w:w="828" w:type="dxa"/>
          </w:tcPr>
          <w:p w14:paraId="5C8EBF0D" w14:textId="77777777" w:rsidR="003C0FB1" w:rsidRDefault="003C0FB1" w:rsidP="00394603">
            <w:pPr>
              <w:jc w:val="both"/>
              <w:rPr>
                <w:color w:val="0000FF"/>
              </w:rPr>
            </w:pPr>
            <w:r w:rsidRPr="000E5DB7">
              <w:rPr>
                <w:color w:val="0000FF"/>
              </w:rPr>
              <w:t>A.</w:t>
            </w:r>
          </w:p>
        </w:tc>
        <w:tc>
          <w:tcPr>
            <w:tcW w:w="9540" w:type="dxa"/>
            <w:gridSpan w:val="2"/>
          </w:tcPr>
          <w:p w14:paraId="6B443A80"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23DCE723" w14:textId="77777777" w:rsidTr="00503F93">
        <w:tc>
          <w:tcPr>
            <w:tcW w:w="828" w:type="dxa"/>
          </w:tcPr>
          <w:p w14:paraId="161398FA" w14:textId="77777777" w:rsidR="003C0FB1" w:rsidRDefault="003C0FB1" w:rsidP="00394603">
            <w:pPr>
              <w:keepNext/>
              <w:jc w:val="both"/>
              <w:rPr>
                <w:color w:val="0000FF"/>
              </w:rPr>
            </w:pPr>
            <w:r w:rsidRPr="000E5DB7">
              <w:rPr>
                <w:color w:val="0000FF"/>
              </w:rPr>
              <w:t>B.</w:t>
            </w:r>
          </w:p>
        </w:tc>
        <w:tc>
          <w:tcPr>
            <w:tcW w:w="9540" w:type="dxa"/>
            <w:gridSpan w:val="2"/>
          </w:tcPr>
          <w:p w14:paraId="08E06705"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4A1C1C57" w14:textId="77777777" w:rsidTr="00503F93">
        <w:tc>
          <w:tcPr>
            <w:tcW w:w="828" w:type="dxa"/>
          </w:tcPr>
          <w:p w14:paraId="6C9BE5A8" w14:textId="77777777" w:rsidR="003C0FB1" w:rsidRDefault="003C0FB1" w:rsidP="00394603">
            <w:pPr>
              <w:jc w:val="both"/>
              <w:rPr>
                <w:color w:val="0000FF"/>
              </w:rPr>
            </w:pPr>
          </w:p>
        </w:tc>
        <w:tc>
          <w:tcPr>
            <w:tcW w:w="720" w:type="dxa"/>
          </w:tcPr>
          <w:p w14:paraId="33C643DC" w14:textId="77777777" w:rsidR="003C0FB1" w:rsidRDefault="003C0FB1" w:rsidP="00A7281F">
            <w:pPr>
              <w:jc w:val="both"/>
            </w:pPr>
            <w:r w:rsidRPr="000E5DB7">
              <w:t>1.</w:t>
            </w:r>
          </w:p>
        </w:tc>
        <w:tc>
          <w:tcPr>
            <w:tcW w:w="8820" w:type="dxa"/>
          </w:tcPr>
          <w:p w14:paraId="58262311" w14:textId="77777777" w:rsidR="003C0FB1" w:rsidRDefault="003C0FB1" w:rsidP="00A7281F">
            <w:pPr>
              <w:jc w:val="both"/>
            </w:pPr>
            <w:r w:rsidRPr="000E5DB7">
              <w:t>the nature of the Force Majeure Event;</w:t>
            </w:r>
          </w:p>
        </w:tc>
      </w:tr>
      <w:tr w:rsidR="003C0FB1" w:rsidRPr="00CB5B77" w14:paraId="37CD08A5" w14:textId="77777777" w:rsidTr="00503F93">
        <w:tc>
          <w:tcPr>
            <w:tcW w:w="828" w:type="dxa"/>
          </w:tcPr>
          <w:p w14:paraId="3378154A" w14:textId="77777777" w:rsidR="003C0FB1" w:rsidRDefault="003C0FB1" w:rsidP="00394603">
            <w:pPr>
              <w:jc w:val="both"/>
              <w:rPr>
                <w:color w:val="0000FF"/>
              </w:rPr>
            </w:pPr>
          </w:p>
        </w:tc>
        <w:tc>
          <w:tcPr>
            <w:tcW w:w="720" w:type="dxa"/>
          </w:tcPr>
          <w:p w14:paraId="20D59000" w14:textId="77777777" w:rsidR="003C0FB1" w:rsidRDefault="003C0FB1" w:rsidP="00A7281F">
            <w:pPr>
              <w:jc w:val="both"/>
            </w:pPr>
            <w:r w:rsidRPr="000E5DB7">
              <w:t>2.</w:t>
            </w:r>
          </w:p>
        </w:tc>
        <w:tc>
          <w:tcPr>
            <w:tcW w:w="8820" w:type="dxa"/>
          </w:tcPr>
          <w:p w14:paraId="3C021ADB" w14:textId="77777777" w:rsidR="003C0FB1" w:rsidRDefault="003C0FB1" w:rsidP="00A7281F">
            <w:pPr>
              <w:jc w:val="both"/>
            </w:pPr>
            <w:r w:rsidRPr="000E5DB7">
              <w:t>the anticipated delay in the performance of obligations;</w:t>
            </w:r>
          </w:p>
        </w:tc>
      </w:tr>
      <w:tr w:rsidR="003C0FB1" w:rsidRPr="00CB5B77" w14:paraId="79544FC2" w14:textId="77777777" w:rsidTr="00503F93">
        <w:tc>
          <w:tcPr>
            <w:tcW w:w="828" w:type="dxa"/>
          </w:tcPr>
          <w:p w14:paraId="4FD1678D" w14:textId="77777777" w:rsidR="003C0FB1" w:rsidRDefault="003C0FB1" w:rsidP="00394603">
            <w:pPr>
              <w:jc w:val="both"/>
              <w:rPr>
                <w:color w:val="0000FF"/>
              </w:rPr>
            </w:pPr>
          </w:p>
        </w:tc>
        <w:tc>
          <w:tcPr>
            <w:tcW w:w="720" w:type="dxa"/>
          </w:tcPr>
          <w:p w14:paraId="2F7E5C3F" w14:textId="77777777" w:rsidR="003C0FB1" w:rsidRDefault="003C0FB1" w:rsidP="00A7281F">
            <w:pPr>
              <w:jc w:val="both"/>
            </w:pPr>
            <w:r w:rsidRPr="000E5DB7">
              <w:t>3.</w:t>
            </w:r>
          </w:p>
        </w:tc>
        <w:tc>
          <w:tcPr>
            <w:tcW w:w="8820" w:type="dxa"/>
          </w:tcPr>
          <w:p w14:paraId="1DA5B66E" w14:textId="77777777" w:rsidR="003C0FB1" w:rsidRDefault="003C0FB1" w:rsidP="00A7281F">
            <w:pPr>
              <w:jc w:val="both"/>
            </w:pPr>
            <w:r w:rsidRPr="000E5DB7">
              <w:t>the action proposed to minimise the impact of the Force Majeure Event;</w:t>
            </w:r>
          </w:p>
        </w:tc>
      </w:tr>
      <w:tr w:rsidR="003C0FB1" w:rsidRPr="00CB5B77" w14:paraId="0AE2D4F3" w14:textId="77777777" w:rsidTr="00503F93">
        <w:tc>
          <w:tcPr>
            <w:tcW w:w="828" w:type="dxa"/>
          </w:tcPr>
          <w:p w14:paraId="3284AF5A" w14:textId="77777777" w:rsidR="003C0FB1" w:rsidRDefault="003C0FB1" w:rsidP="00394603">
            <w:pPr>
              <w:jc w:val="both"/>
              <w:rPr>
                <w:color w:val="0000FF"/>
              </w:rPr>
            </w:pPr>
          </w:p>
        </w:tc>
        <w:tc>
          <w:tcPr>
            <w:tcW w:w="9540" w:type="dxa"/>
            <w:gridSpan w:val="2"/>
          </w:tcPr>
          <w:p w14:paraId="2747DC80"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D4DB456" w14:textId="77777777" w:rsidTr="00503F93">
        <w:tc>
          <w:tcPr>
            <w:tcW w:w="828" w:type="dxa"/>
          </w:tcPr>
          <w:p w14:paraId="3B101577" w14:textId="77777777" w:rsidR="003C0FB1" w:rsidRDefault="003C0FB1" w:rsidP="00394603">
            <w:pPr>
              <w:jc w:val="both"/>
              <w:rPr>
                <w:color w:val="0000FF"/>
              </w:rPr>
            </w:pPr>
            <w:r w:rsidRPr="000E5DB7">
              <w:rPr>
                <w:color w:val="0000FF"/>
              </w:rPr>
              <w:t>C.</w:t>
            </w:r>
          </w:p>
        </w:tc>
        <w:tc>
          <w:tcPr>
            <w:tcW w:w="9540" w:type="dxa"/>
            <w:gridSpan w:val="2"/>
          </w:tcPr>
          <w:p w14:paraId="73144FFE" w14:textId="61A448FD"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277161">
              <w:t xml:space="preserve">10 </w:t>
            </w:r>
            <w:r w:rsidR="00B625AA">
              <w:fldChar w:fldCharType="end"/>
            </w:r>
            <w:bookmarkEnd w:id="8"/>
            <w:r>
              <w:t xml:space="preserve">calendar </w:t>
            </w:r>
            <w:r w:rsidRPr="000E5DB7">
              <w:t>days either Party may terminate at 14 days notice.</w:t>
            </w:r>
          </w:p>
        </w:tc>
      </w:tr>
      <w:tr w:rsidR="003C0FB1" w:rsidRPr="00CB5B77" w14:paraId="63095DC9" w14:textId="77777777" w:rsidTr="00503F93">
        <w:tc>
          <w:tcPr>
            <w:tcW w:w="828" w:type="dxa"/>
          </w:tcPr>
          <w:p w14:paraId="590C4B31" w14:textId="77777777" w:rsidR="003C0FB1" w:rsidRDefault="003C0FB1" w:rsidP="00394603">
            <w:pPr>
              <w:jc w:val="both"/>
              <w:rPr>
                <w:color w:val="0000FF"/>
              </w:rPr>
            </w:pPr>
            <w:r w:rsidRPr="000E5DB7">
              <w:rPr>
                <w:color w:val="0000FF"/>
              </w:rPr>
              <w:lastRenderedPageBreak/>
              <w:t>D.</w:t>
            </w:r>
          </w:p>
        </w:tc>
        <w:tc>
          <w:tcPr>
            <w:tcW w:w="9540" w:type="dxa"/>
            <w:gridSpan w:val="2"/>
          </w:tcPr>
          <w:p w14:paraId="47AD6BB2"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795FC4DA"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20C62CC0" w14:textId="77777777" w:rsidTr="00283F06">
        <w:tc>
          <w:tcPr>
            <w:tcW w:w="761" w:type="dxa"/>
          </w:tcPr>
          <w:p w14:paraId="6A0FE16B" w14:textId="77777777" w:rsidR="003C0FB1" w:rsidRDefault="003C0FB1" w:rsidP="00394603">
            <w:pPr>
              <w:jc w:val="both"/>
              <w:rPr>
                <w:color w:val="0000FF"/>
              </w:rPr>
            </w:pPr>
            <w:r w:rsidRPr="000E5DB7">
              <w:rPr>
                <w:color w:val="0000FF"/>
              </w:rPr>
              <w:t>A.</w:t>
            </w:r>
          </w:p>
        </w:tc>
        <w:tc>
          <w:tcPr>
            <w:tcW w:w="8310" w:type="dxa"/>
            <w:gridSpan w:val="2"/>
          </w:tcPr>
          <w:p w14:paraId="7E47BA62" w14:textId="55B03BC1"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277161">
              <w:rPr>
                <w:noProof/>
              </w:rPr>
              <w:t>3months</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277161" w:rsidRPr="00277161">
              <w:rPr>
                <w:noProof/>
              </w:rPr>
              <w:t>3months</w:t>
            </w:r>
            <w:r w:rsidR="00B625AA">
              <w:fldChar w:fldCharType="end"/>
            </w:r>
            <w:r w:rsidR="00394603" w:rsidRPr="000E5DB7">
              <w:t xml:space="preserve"> </w:t>
            </w:r>
            <w:r w:rsidRPr="000E5DB7">
              <w:t>written notice to the Client.</w:t>
            </w:r>
          </w:p>
        </w:tc>
      </w:tr>
      <w:tr w:rsidR="003C0FB1" w:rsidRPr="00CB5B77" w14:paraId="00083F95" w14:textId="77777777" w:rsidTr="00283F06">
        <w:tc>
          <w:tcPr>
            <w:tcW w:w="761" w:type="dxa"/>
          </w:tcPr>
          <w:p w14:paraId="6DAF91FF" w14:textId="77777777" w:rsidR="003C0FB1" w:rsidRDefault="003C0FB1" w:rsidP="00394603">
            <w:pPr>
              <w:jc w:val="both"/>
              <w:rPr>
                <w:color w:val="0000FF"/>
              </w:rPr>
            </w:pPr>
            <w:r w:rsidRPr="000E5DB7">
              <w:rPr>
                <w:color w:val="0000FF"/>
              </w:rPr>
              <w:t>B.</w:t>
            </w:r>
          </w:p>
        </w:tc>
        <w:tc>
          <w:tcPr>
            <w:tcW w:w="8310" w:type="dxa"/>
            <w:gridSpan w:val="2"/>
          </w:tcPr>
          <w:p w14:paraId="0380D216"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3EC3AD6C" w14:textId="77777777" w:rsidTr="00283F06">
        <w:tc>
          <w:tcPr>
            <w:tcW w:w="761" w:type="dxa"/>
          </w:tcPr>
          <w:p w14:paraId="577BE356" w14:textId="77777777" w:rsidR="003C0FB1" w:rsidRDefault="003C0FB1" w:rsidP="00394603">
            <w:pPr>
              <w:jc w:val="both"/>
              <w:rPr>
                <w:color w:val="0000FF"/>
              </w:rPr>
            </w:pPr>
          </w:p>
        </w:tc>
        <w:tc>
          <w:tcPr>
            <w:tcW w:w="666" w:type="dxa"/>
          </w:tcPr>
          <w:p w14:paraId="46CD3A87" w14:textId="77777777" w:rsidR="003C0FB1" w:rsidRDefault="003C0FB1" w:rsidP="00394603">
            <w:pPr>
              <w:spacing w:after="200"/>
              <w:jc w:val="both"/>
            </w:pPr>
            <w:r w:rsidRPr="000E5DB7">
              <w:t>1.</w:t>
            </w:r>
          </w:p>
        </w:tc>
        <w:tc>
          <w:tcPr>
            <w:tcW w:w="7644" w:type="dxa"/>
          </w:tcPr>
          <w:p w14:paraId="4A4B1DD1"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6CC62C6C" w14:textId="77777777" w:rsidTr="00283F06">
        <w:tc>
          <w:tcPr>
            <w:tcW w:w="761" w:type="dxa"/>
          </w:tcPr>
          <w:p w14:paraId="73E0E18C" w14:textId="77777777" w:rsidR="003C0FB1" w:rsidRDefault="003C0FB1" w:rsidP="00394603">
            <w:pPr>
              <w:jc w:val="both"/>
              <w:rPr>
                <w:color w:val="0000FF"/>
              </w:rPr>
            </w:pPr>
          </w:p>
        </w:tc>
        <w:tc>
          <w:tcPr>
            <w:tcW w:w="666" w:type="dxa"/>
          </w:tcPr>
          <w:p w14:paraId="1539A57B" w14:textId="77777777" w:rsidR="003C0FB1" w:rsidRPr="00507FE4" w:rsidRDefault="003C0FB1" w:rsidP="00394603">
            <w:pPr>
              <w:spacing w:after="200"/>
              <w:jc w:val="both"/>
            </w:pPr>
            <w:r w:rsidRPr="00507FE4">
              <w:t>2.</w:t>
            </w:r>
          </w:p>
        </w:tc>
        <w:tc>
          <w:tcPr>
            <w:tcW w:w="7644" w:type="dxa"/>
          </w:tcPr>
          <w:p w14:paraId="5F8E2FA1"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7EE5884C" w14:textId="77777777" w:rsidTr="00283F06">
        <w:tc>
          <w:tcPr>
            <w:tcW w:w="761" w:type="dxa"/>
          </w:tcPr>
          <w:p w14:paraId="09A30B85" w14:textId="77777777" w:rsidR="003C0FB1" w:rsidRDefault="003C0FB1" w:rsidP="00394603">
            <w:pPr>
              <w:jc w:val="both"/>
              <w:rPr>
                <w:color w:val="0000FF"/>
              </w:rPr>
            </w:pPr>
          </w:p>
        </w:tc>
        <w:tc>
          <w:tcPr>
            <w:tcW w:w="666" w:type="dxa"/>
          </w:tcPr>
          <w:p w14:paraId="4EFDB087" w14:textId="77777777" w:rsidR="003C0FB1" w:rsidRDefault="00C25940" w:rsidP="00C25940">
            <w:pPr>
              <w:spacing w:after="200"/>
              <w:jc w:val="both"/>
            </w:pPr>
            <w:r>
              <w:t>3.</w:t>
            </w:r>
          </w:p>
        </w:tc>
        <w:tc>
          <w:tcPr>
            <w:tcW w:w="7644" w:type="dxa"/>
          </w:tcPr>
          <w:p w14:paraId="756A0242"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2B4C069A" w14:textId="77777777" w:rsidTr="00283F06">
        <w:tc>
          <w:tcPr>
            <w:tcW w:w="761" w:type="dxa"/>
          </w:tcPr>
          <w:p w14:paraId="46AAC239" w14:textId="77777777" w:rsidR="003C0FB1" w:rsidRDefault="003C0FB1" w:rsidP="00394603">
            <w:pPr>
              <w:jc w:val="both"/>
              <w:rPr>
                <w:color w:val="0000FF"/>
              </w:rPr>
            </w:pPr>
          </w:p>
        </w:tc>
        <w:tc>
          <w:tcPr>
            <w:tcW w:w="666" w:type="dxa"/>
          </w:tcPr>
          <w:p w14:paraId="1FE9CCDE" w14:textId="77777777" w:rsidR="003C0FB1" w:rsidRDefault="003C0FB1" w:rsidP="00394603">
            <w:pPr>
              <w:spacing w:after="200"/>
              <w:jc w:val="both"/>
            </w:pPr>
            <w:r>
              <w:t>4.</w:t>
            </w:r>
          </w:p>
        </w:tc>
        <w:tc>
          <w:tcPr>
            <w:tcW w:w="7644" w:type="dxa"/>
          </w:tcPr>
          <w:p w14:paraId="6765110D"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2359390A" w14:textId="77777777" w:rsidTr="00283F06">
        <w:tc>
          <w:tcPr>
            <w:tcW w:w="761" w:type="dxa"/>
          </w:tcPr>
          <w:p w14:paraId="1EA6047C" w14:textId="77777777" w:rsidR="00283F06" w:rsidRDefault="00283F06" w:rsidP="00283F06">
            <w:pPr>
              <w:jc w:val="both"/>
              <w:rPr>
                <w:color w:val="0000FF"/>
              </w:rPr>
            </w:pPr>
            <w:r w:rsidRPr="000E5DB7">
              <w:rPr>
                <w:color w:val="0000FF"/>
              </w:rPr>
              <w:t>C.</w:t>
            </w:r>
          </w:p>
        </w:tc>
        <w:tc>
          <w:tcPr>
            <w:tcW w:w="8310" w:type="dxa"/>
            <w:gridSpan w:val="2"/>
          </w:tcPr>
          <w:p w14:paraId="6206C7E9"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39301EB2"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06165F78" w14:textId="77777777"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059868D0" w14:textId="77777777" w:rsidTr="00283F06">
        <w:tc>
          <w:tcPr>
            <w:tcW w:w="761" w:type="dxa"/>
          </w:tcPr>
          <w:p w14:paraId="30EE022F" w14:textId="77777777" w:rsidR="00283F06" w:rsidRDefault="00283F06" w:rsidP="00283F06">
            <w:pPr>
              <w:jc w:val="both"/>
              <w:rPr>
                <w:color w:val="0000FF"/>
              </w:rPr>
            </w:pPr>
            <w:r w:rsidRPr="000E5DB7">
              <w:rPr>
                <w:color w:val="0000FF"/>
              </w:rPr>
              <w:t>D.</w:t>
            </w:r>
          </w:p>
        </w:tc>
        <w:tc>
          <w:tcPr>
            <w:tcW w:w="8310" w:type="dxa"/>
            <w:gridSpan w:val="2"/>
          </w:tcPr>
          <w:p w14:paraId="35D69ED7"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A1B5A5F" w14:textId="77777777" w:rsidTr="00283F06">
        <w:tc>
          <w:tcPr>
            <w:tcW w:w="761" w:type="dxa"/>
          </w:tcPr>
          <w:p w14:paraId="42F9AAB6" w14:textId="77777777" w:rsidR="00283F06" w:rsidRDefault="00283F06" w:rsidP="00283F06">
            <w:pPr>
              <w:jc w:val="both"/>
              <w:rPr>
                <w:color w:val="0000FF"/>
                <w:szCs w:val="22"/>
              </w:rPr>
            </w:pPr>
          </w:p>
        </w:tc>
        <w:tc>
          <w:tcPr>
            <w:tcW w:w="8310" w:type="dxa"/>
            <w:gridSpan w:val="2"/>
          </w:tcPr>
          <w:p w14:paraId="7F16D5F7" w14:textId="77777777" w:rsidR="00283F06" w:rsidRDefault="00283F06" w:rsidP="00283F06">
            <w:pPr>
              <w:spacing w:after="200"/>
              <w:jc w:val="both"/>
              <w:rPr>
                <w:szCs w:val="22"/>
              </w:rPr>
            </w:pPr>
          </w:p>
        </w:tc>
      </w:tr>
      <w:tr w:rsidR="00283F06" w:rsidRPr="00CB5B77" w14:paraId="0012939D" w14:textId="77777777" w:rsidTr="00283F06">
        <w:tc>
          <w:tcPr>
            <w:tcW w:w="761" w:type="dxa"/>
          </w:tcPr>
          <w:p w14:paraId="7666A8E1" w14:textId="77777777"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5B69ACAF"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63B59FF0"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2EA94F5D" w14:textId="77777777" w:rsidTr="00503F93">
        <w:tc>
          <w:tcPr>
            <w:tcW w:w="828" w:type="dxa"/>
          </w:tcPr>
          <w:p w14:paraId="49C592FB" w14:textId="77777777" w:rsidR="003C0FB1" w:rsidRDefault="003C0FB1" w:rsidP="00C25940">
            <w:pPr>
              <w:jc w:val="both"/>
              <w:rPr>
                <w:color w:val="0000FF"/>
              </w:rPr>
            </w:pPr>
            <w:r w:rsidRPr="000E5DB7">
              <w:rPr>
                <w:color w:val="0000FF"/>
              </w:rPr>
              <w:t>A.</w:t>
            </w:r>
          </w:p>
        </w:tc>
        <w:tc>
          <w:tcPr>
            <w:tcW w:w="9540" w:type="dxa"/>
            <w:gridSpan w:val="2"/>
          </w:tcPr>
          <w:p w14:paraId="3BA471AA"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667E97F3" w14:textId="77777777" w:rsidTr="00503F93">
        <w:tc>
          <w:tcPr>
            <w:tcW w:w="828" w:type="dxa"/>
          </w:tcPr>
          <w:p w14:paraId="30567D00" w14:textId="77777777" w:rsidR="003C0FB1" w:rsidRDefault="003C0FB1" w:rsidP="00C25940">
            <w:pPr>
              <w:jc w:val="both"/>
              <w:rPr>
                <w:color w:val="0000FF"/>
              </w:rPr>
            </w:pPr>
            <w:r w:rsidRPr="000E5DB7">
              <w:rPr>
                <w:color w:val="0000FF"/>
              </w:rPr>
              <w:t>B.</w:t>
            </w:r>
          </w:p>
        </w:tc>
        <w:tc>
          <w:tcPr>
            <w:tcW w:w="9540" w:type="dxa"/>
            <w:gridSpan w:val="2"/>
          </w:tcPr>
          <w:p w14:paraId="01063728" w14:textId="77777777" w:rsidR="003C0FB1" w:rsidRDefault="003C0FB1" w:rsidP="00B625AA">
            <w:pPr>
              <w:jc w:val="both"/>
            </w:pPr>
            <w:r w:rsidRPr="000E5DB7">
              <w:t>The Contractor agrees to:</w:t>
            </w:r>
          </w:p>
        </w:tc>
      </w:tr>
      <w:tr w:rsidR="003C0FB1" w:rsidRPr="00CB5B77" w14:paraId="38243DEA" w14:textId="77777777" w:rsidTr="00503F93">
        <w:tc>
          <w:tcPr>
            <w:tcW w:w="828" w:type="dxa"/>
          </w:tcPr>
          <w:p w14:paraId="21983BBE" w14:textId="77777777" w:rsidR="003C0FB1" w:rsidRDefault="003C0FB1" w:rsidP="00C25940">
            <w:pPr>
              <w:jc w:val="both"/>
              <w:rPr>
                <w:color w:val="0000FF"/>
              </w:rPr>
            </w:pPr>
          </w:p>
        </w:tc>
        <w:tc>
          <w:tcPr>
            <w:tcW w:w="720" w:type="dxa"/>
          </w:tcPr>
          <w:p w14:paraId="6838ADA1" w14:textId="77777777" w:rsidR="003C0FB1" w:rsidRDefault="003C0FB1" w:rsidP="00B625AA">
            <w:pPr>
              <w:jc w:val="both"/>
            </w:pPr>
            <w:r w:rsidRPr="000E5DB7">
              <w:t>1.</w:t>
            </w:r>
          </w:p>
        </w:tc>
        <w:tc>
          <w:tcPr>
            <w:tcW w:w="8820" w:type="dxa"/>
          </w:tcPr>
          <w:p w14:paraId="6169EFE0"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7ACFDD1F" w14:textId="77777777" w:rsidTr="00503F93">
        <w:tc>
          <w:tcPr>
            <w:tcW w:w="828" w:type="dxa"/>
          </w:tcPr>
          <w:p w14:paraId="6168162B" w14:textId="77777777" w:rsidR="003C0FB1" w:rsidRDefault="003C0FB1" w:rsidP="00C25940">
            <w:pPr>
              <w:jc w:val="both"/>
              <w:rPr>
                <w:color w:val="0000FF"/>
              </w:rPr>
            </w:pPr>
          </w:p>
        </w:tc>
        <w:tc>
          <w:tcPr>
            <w:tcW w:w="720" w:type="dxa"/>
          </w:tcPr>
          <w:p w14:paraId="7127597E" w14:textId="77777777" w:rsidR="003C0FB1" w:rsidRDefault="003C0FB1" w:rsidP="00B625AA">
            <w:pPr>
              <w:jc w:val="both"/>
            </w:pPr>
            <w:r w:rsidRPr="000E5DB7">
              <w:t>2.</w:t>
            </w:r>
          </w:p>
        </w:tc>
        <w:tc>
          <w:tcPr>
            <w:tcW w:w="8820" w:type="dxa"/>
          </w:tcPr>
          <w:p w14:paraId="0DA129DE"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7CAB4F1B" w14:textId="77777777" w:rsidTr="00503F93">
        <w:tc>
          <w:tcPr>
            <w:tcW w:w="828" w:type="dxa"/>
          </w:tcPr>
          <w:p w14:paraId="1362E64D" w14:textId="77777777" w:rsidR="003C0FB1" w:rsidRDefault="003C0FB1" w:rsidP="00C25940">
            <w:pPr>
              <w:jc w:val="both"/>
              <w:rPr>
                <w:color w:val="0000FF"/>
              </w:rPr>
            </w:pPr>
          </w:p>
        </w:tc>
        <w:tc>
          <w:tcPr>
            <w:tcW w:w="720" w:type="dxa"/>
          </w:tcPr>
          <w:p w14:paraId="5429CB26" w14:textId="77777777" w:rsidR="003C0FB1" w:rsidRDefault="003C0FB1" w:rsidP="00B625AA">
            <w:pPr>
              <w:jc w:val="both"/>
            </w:pPr>
            <w:r w:rsidRPr="000E5DB7">
              <w:t>3.</w:t>
            </w:r>
          </w:p>
          <w:p w14:paraId="62634CF7" w14:textId="77777777" w:rsidR="003C0FB1" w:rsidRDefault="003C0FB1" w:rsidP="00B625AA">
            <w:pPr>
              <w:jc w:val="both"/>
            </w:pPr>
            <w:r w:rsidRPr="000E5DB7">
              <w:t>4.</w:t>
            </w:r>
          </w:p>
        </w:tc>
        <w:tc>
          <w:tcPr>
            <w:tcW w:w="8820" w:type="dxa"/>
          </w:tcPr>
          <w:p w14:paraId="168C899B" w14:textId="77777777" w:rsidR="003C0FB1" w:rsidRDefault="003C0FB1" w:rsidP="00B625AA">
            <w:pPr>
              <w:jc w:val="both"/>
            </w:pPr>
            <w:r w:rsidRPr="000E5DB7">
              <w:t>comply with all reasonable directions of the Client; and</w:t>
            </w:r>
          </w:p>
          <w:p w14:paraId="2887CC09" w14:textId="77777777" w:rsidR="003C0FB1" w:rsidRDefault="003C0FB1" w:rsidP="00B625AA">
            <w:pPr>
              <w:jc w:val="both"/>
            </w:pPr>
            <w:r w:rsidRPr="000E5DB7">
              <w:t>comply with the service levels and performance indicators set out in Schedule D.</w:t>
            </w:r>
          </w:p>
        </w:tc>
      </w:tr>
      <w:tr w:rsidR="003C0FB1" w:rsidRPr="00CB5B77" w14:paraId="1F6D66E4" w14:textId="77777777" w:rsidTr="00503F93">
        <w:tc>
          <w:tcPr>
            <w:tcW w:w="828" w:type="dxa"/>
          </w:tcPr>
          <w:p w14:paraId="5306B6D8" w14:textId="77777777" w:rsidR="003C0FB1" w:rsidRDefault="003C0FB1" w:rsidP="00C25940">
            <w:pPr>
              <w:jc w:val="both"/>
              <w:rPr>
                <w:color w:val="0000FF"/>
              </w:rPr>
            </w:pPr>
            <w:r w:rsidRPr="000E5DB7">
              <w:rPr>
                <w:color w:val="0000FF"/>
              </w:rPr>
              <w:t>C.</w:t>
            </w:r>
          </w:p>
        </w:tc>
        <w:tc>
          <w:tcPr>
            <w:tcW w:w="9540" w:type="dxa"/>
            <w:gridSpan w:val="2"/>
          </w:tcPr>
          <w:p w14:paraId="43A15602"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310FC57"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0C33D498" w14:textId="77777777" w:rsidTr="00503F93">
        <w:tc>
          <w:tcPr>
            <w:tcW w:w="778" w:type="dxa"/>
          </w:tcPr>
          <w:p w14:paraId="7DAD6254" w14:textId="77777777" w:rsidR="003C0FB1" w:rsidRPr="000E5DB7" w:rsidRDefault="003C0FB1" w:rsidP="00C25940">
            <w:pPr>
              <w:jc w:val="both"/>
              <w:rPr>
                <w:color w:val="0000FF"/>
              </w:rPr>
            </w:pPr>
            <w:r w:rsidRPr="000E5DB7">
              <w:rPr>
                <w:color w:val="0000FF"/>
              </w:rPr>
              <w:t>A.</w:t>
            </w:r>
          </w:p>
        </w:tc>
        <w:tc>
          <w:tcPr>
            <w:tcW w:w="8509" w:type="dxa"/>
          </w:tcPr>
          <w:p w14:paraId="7FA230B7"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9EAD703" w14:textId="77777777" w:rsidTr="00503F93">
        <w:tc>
          <w:tcPr>
            <w:tcW w:w="778" w:type="dxa"/>
          </w:tcPr>
          <w:p w14:paraId="3B6F854A" w14:textId="77777777" w:rsidR="003C0FB1" w:rsidRPr="000E5DB7" w:rsidRDefault="003C0FB1" w:rsidP="00C25940">
            <w:pPr>
              <w:jc w:val="both"/>
              <w:rPr>
                <w:color w:val="0000FF"/>
              </w:rPr>
            </w:pPr>
            <w:r w:rsidRPr="000E5DB7">
              <w:rPr>
                <w:color w:val="0000FF"/>
              </w:rPr>
              <w:t>B.</w:t>
            </w:r>
          </w:p>
        </w:tc>
        <w:tc>
          <w:tcPr>
            <w:tcW w:w="8509" w:type="dxa"/>
          </w:tcPr>
          <w:p w14:paraId="405938F5" w14:textId="3C114A91"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277161">
              <w:rPr>
                <w:noProof/>
                <w:szCs w:val="22"/>
              </w:rPr>
              <w:t>Niall Mooney</w:t>
            </w:r>
            <w:r w:rsidR="00B625AA">
              <w:rPr>
                <w:szCs w:val="22"/>
              </w:rPr>
              <w:fldChar w:fldCharType="end"/>
            </w:r>
            <w:r w:rsidRPr="000E5DB7">
              <w:t xml:space="preserve"> within the C</w:t>
            </w:r>
            <w:r>
              <w:t>lient</w:t>
            </w:r>
            <w:r w:rsidRPr="000E5DB7">
              <w:t xml:space="preserve"> respectively.</w:t>
            </w:r>
          </w:p>
        </w:tc>
      </w:tr>
      <w:tr w:rsidR="003C0FB1" w:rsidRPr="00CB5B77" w14:paraId="76C1F78F" w14:textId="77777777" w:rsidTr="00503F93">
        <w:tc>
          <w:tcPr>
            <w:tcW w:w="778" w:type="dxa"/>
          </w:tcPr>
          <w:p w14:paraId="014756ED" w14:textId="77777777" w:rsidR="003C0FB1" w:rsidRPr="000E5DB7" w:rsidRDefault="003C0FB1" w:rsidP="00C25940">
            <w:pPr>
              <w:jc w:val="both"/>
              <w:rPr>
                <w:color w:val="0000FF"/>
              </w:rPr>
            </w:pPr>
            <w:r w:rsidRPr="000E5DB7">
              <w:rPr>
                <w:color w:val="0000FF"/>
              </w:rPr>
              <w:t>C.</w:t>
            </w:r>
          </w:p>
        </w:tc>
        <w:tc>
          <w:tcPr>
            <w:tcW w:w="8509" w:type="dxa"/>
          </w:tcPr>
          <w:p w14:paraId="28DE647E"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7B1D6E99" w14:textId="77777777" w:rsidTr="00503F93">
        <w:tc>
          <w:tcPr>
            <w:tcW w:w="778" w:type="dxa"/>
          </w:tcPr>
          <w:p w14:paraId="0A4320BA" w14:textId="77777777" w:rsidR="003C0FB1" w:rsidRPr="000E5DB7" w:rsidRDefault="003C0FB1" w:rsidP="00C25940">
            <w:pPr>
              <w:jc w:val="both"/>
              <w:rPr>
                <w:color w:val="0000FF"/>
              </w:rPr>
            </w:pPr>
            <w:r w:rsidRPr="000E5DB7">
              <w:rPr>
                <w:color w:val="0000FF"/>
              </w:rPr>
              <w:t>D.</w:t>
            </w:r>
          </w:p>
        </w:tc>
        <w:tc>
          <w:tcPr>
            <w:tcW w:w="8509" w:type="dxa"/>
          </w:tcPr>
          <w:p w14:paraId="4C4B2D80" w14:textId="77777777"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48476E0F" w14:textId="77777777" w:rsidTr="00503F93">
        <w:tc>
          <w:tcPr>
            <w:tcW w:w="778" w:type="dxa"/>
          </w:tcPr>
          <w:p w14:paraId="3328E163" w14:textId="77777777" w:rsidR="003C0FB1" w:rsidRPr="000E5DB7" w:rsidRDefault="003C0FB1" w:rsidP="00C25940">
            <w:pPr>
              <w:jc w:val="both"/>
              <w:rPr>
                <w:color w:val="0000FF"/>
              </w:rPr>
            </w:pPr>
            <w:r w:rsidRPr="000E5DB7">
              <w:rPr>
                <w:color w:val="0000FF"/>
              </w:rPr>
              <w:lastRenderedPageBreak/>
              <w:t>E.</w:t>
            </w:r>
          </w:p>
        </w:tc>
        <w:tc>
          <w:tcPr>
            <w:tcW w:w="8509" w:type="dxa"/>
          </w:tcPr>
          <w:p w14:paraId="425B6BE8"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16F4EC74" w14:textId="77777777" w:rsidTr="00503F93">
        <w:tc>
          <w:tcPr>
            <w:tcW w:w="778" w:type="dxa"/>
          </w:tcPr>
          <w:p w14:paraId="775619ED" w14:textId="77777777" w:rsidR="003C0FB1" w:rsidRPr="000E5DB7" w:rsidRDefault="003C0FB1" w:rsidP="00C25940">
            <w:pPr>
              <w:jc w:val="both"/>
              <w:rPr>
                <w:color w:val="0000FF"/>
              </w:rPr>
            </w:pPr>
            <w:r w:rsidRPr="000E5DB7">
              <w:rPr>
                <w:color w:val="0000FF"/>
              </w:rPr>
              <w:t>F.</w:t>
            </w:r>
          </w:p>
        </w:tc>
        <w:tc>
          <w:tcPr>
            <w:tcW w:w="8509" w:type="dxa"/>
          </w:tcPr>
          <w:p w14:paraId="3D2D8931"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6247913A" w14:textId="77777777" w:rsidTr="00503F93">
        <w:tc>
          <w:tcPr>
            <w:tcW w:w="778" w:type="dxa"/>
          </w:tcPr>
          <w:p w14:paraId="4D1FD4D6" w14:textId="77777777" w:rsidR="003C0FB1" w:rsidRPr="000E5DB7" w:rsidRDefault="003C0FB1" w:rsidP="00C25940">
            <w:pPr>
              <w:jc w:val="both"/>
              <w:rPr>
                <w:color w:val="0000FF"/>
              </w:rPr>
            </w:pPr>
            <w:r w:rsidRPr="000E5DB7">
              <w:rPr>
                <w:color w:val="0000FF"/>
              </w:rPr>
              <w:t>G.</w:t>
            </w:r>
          </w:p>
        </w:tc>
        <w:tc>
          <w:tcPr>
            <w:tcW w:w="8509" w:type="dxa"/>
          </w:tcPr>
          <w:p w14:paraId="59350682"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6E9B3C67"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09D6E710" w14:textId="77777777" w:rsidTr="00503F93">
        <w:tc>
          <w:tcPr>
            <w:tcW w:w="828" w:type="dxa"/>
          </w:tcPr>
          <w:p w14:paraId="54692F8E" w14:textId="77777777" w:rsidR="003C0FB1" w:rsidRDefault="003C0FB1" w:rsidP="00C25940">
            <w:pPr>
              <w:jc w:val="both"/>
              <w:rPr>
                <w:color w:val="0000FF"/>
              </w:rPr>
            </w:pPr>
            <w:r w:rsidRPr="000E5DB7">
              <w:rPr>
                <w:color w:val="0000FF"/>
              </w:rPr>
              <w:t>A.</w:t>
            </w:r>
          </w:p>
        </w:tc>
        <w:tc>
          <w:tcPr>
            <w:tcW w:w="9540" w:type="dxa"/>
          </w:tcPr>
          <w:p w14:paraId="62524967"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34948602" w14:textId="77777777" w:rsidTr="00503F93">
        <w:tc>
          <w:tcPr>
            <w:tcW w:w="828" w:type="dxa"/>
          </w:tcPr>
          <w:p w14:paraId="146B00D8" w14:textId="77777777" w:rsidR="003C0FB1" w:rsidRDefault="003C0FB1" w:rsidP="00C25940">
            <w:pPr>
              <w:jc w:val="both"/>
              <w:rPr>
                <w:color w:val="0000FF"/>
              </w:rPr>
            </w:pPr>
            <w:r w:rsidRPr="000E5DB7">
              <w:rPr>
                <w:color w:val="0000FF"/>
              </w:rPr>
              <w:t>B.</w:t>
            </w:r>
          </w:p>
        </w:tc>
        <w:tc>
          <w:tcPr>
            <w:tcW w:w="9540" w:type="dxa"/>
          </w:tcPr>
          <w:p w14:paraId="680C2280"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40E5B7B8"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27A0C5E" w14:textId="77777777" w:rsidTr="00503F93">
        <w:tc>
          <w:tcPr>
            <w:tcW w:w="828" w:type="dxa"/>
          </w:tcPr>
          <w:p w14:paraId="47C5E223" w14:textId="77777777" w:rsidR="003C0FB1" w:rsidRDefault="003C0FB1" w:rsidP="00C25940">
            <w:pPr>
              <w:jc w:val="both"/>
              <w:rPr>
                <w:color w:val="0000FF"/>
              </w:rPr>
            </w:pPr>
            <w:r w:rsidRPr="000E5DB7">
              <w:rPr>
                <w:color w:val="0000FF"/>
              </w:rPr>
              <w:t>A.</w:t>
            </w:r>
          </w:p>
        </w:tc>
        <w:tc>
          <w:tcPr>
            <w:tcW w:w="9540" w:type="dxa"/>
            <w:gridSpan w:val="2"/>
          </w:tcPr>
          <w:p w14:paraId="0D813FD2"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201A9EF1" w14:textId="77777777" w:rsidTr="00503F93">
        <w:tc>
          <w:tcPr>
            <w:tcW w:w="828" w:type="dxa"/>
          </w:tcPr>
          <w:p w14:paraId="0F394B04" w14:textId="77777777" w:rsidR="003C0FB1" w:rsidRDefault="003C0FB1" w:rsidP="00C25940">
            <w:pPr>
              <w:jc w:val="both"/>
              <w:rPr>
                <w:color w:val="0000FF"/>
              </w:rPr>
            </w:pPr>
            <w:r w:rsidRPr="000E5DB7">
              <w:rPr>
                <w:color w:val="0000FF"/>
              </w:rPr>
              <w:t>B.</w:t>
            </w:r>
          </w:p>
        </w:tc>
        <w:tc>
          <w:tcPr>
            <w:tcW w:w="9540" w:type="dxa"/>
            <w:gridSpan w:val="2"/>
          </w:tcPr>
          <w:p w14:paraId="23FF9C44" w14:textId="77777777" w:rsidR="003C0FB1" w:rsidRDefault="003C0FB1" w:rsidP="00E42FF2">
            <w:pPr>
              <w:jc w:val="both"/>
            </w:pPr>
            <w:r w:rsidRPr="000E5DB7">
              <w:t>All notices shall be deemed to have been served as follows:</w:t>
            </w:r>
          </w:p>
        </w:tc>
      </w:tr>
      <w:tr w:rsidR="003C0FB1" w:rsidRPr="00CB5B77" w14:paraId="0C8C4206" w14:textId="77777777" w:rsidTr="00503F93">
        <w:tc>
          <w:tcPr>
            <w:tcW w:w="828" w:type="dxa"/>
          </w:tcPr>
          <w:p w14:paraId="38504CE8" w14:textId="77777777" w:rsidR="003C0FB1" w:rsidRDefault="003C0FB1" w:rsidP="00C25940">
            <w:pPr>
              <w:jc w:val="both"/>
              <w:rPr>
                <w:color w:val="0000FF"/>
              </w:rPr>
            </w:pPr>
          </w:p>
        </w:tc>
        <w:tc>
          <w:tcPr>
            <w:tcW w:w="720" w:type="dxa"/>
          </w:tcPr>
          <w:p w14:paraId="7BA33373" w14:textId="77777777" w:rsidR="003C0FB1" w:rsidRDefault="003C0FB1" w:rsidP="00E42FF2">
            <w:pPr>
              <w:jc w:val="both"/>
            </w:pPr>
            <w:r w:rsidRPr="000E5DB7">
              <w:t>1.</w:t>
            </w:r>
          </w:p>
        </w:tc>
        <w:tc>
          <w:tcPr>
            <w:tcW w:w="8820" w:type="dxa"/>
          </w:tcPr>
          <w:p w14:paraId="3EF9B472" w14:textId="77777777" w:rsidR="003C0FB1" w:rsidRDefault="003C0FB1" w:rsidP="00E42FF2">
            <w:pPr>
              <w:jc w:val="both"/>
            </w:pPr>
            <w:r w:rsidRPr="000E5DB7">
              <w:t>if personally delivered, at the time of delivery;</w:t>
            </w:r>
          </w:p>
        </w:tc>
      </w:tr>
      <w:tr w:rsidR="003C0FB1" w:rsidRPr="00CB5B77" w14:paraId="0084CEC5" w14:textId="77777777" w:rsidTr="00503F93">
        <w:tc>
          <w:tcPr>
            <w:tcW w:w="828" w:type="dxa"/>
          </w:tcPr>
          <w:p w14:paraId="7BCD9407" w14:textId="77777777" w:rsidR="003C0FB1" w:rsidRDefault="003C0FB1" w:rsidP="00C25940">
            <w:pPr>
              <w:jc w:val="both"/>
              <w:rPr>
                <w:color w:val="0000FF"/>
              </w:rPr>
            </w:pPr>
          </w:p>
        </w:tc>
        <w:tc>
          <w:tcPr>
            <w:tcW w:w="720" w:type="dxa"/>
          </w:tcPr>
          <w:p w14:paraId="18B4C50F" w14:textId="77777777" w:rsidR="003C0FB1" w:rsidRDefault="003C0FB1" w:rsidP="00E42FF2">
            <w:pPr>
              <w:jc w:val="both"/>
            </w:pPr>
            <w:r w:rsidRPr="000E5DB7">
              <w:t>2.</w:t>
            </w:r>
          </w:p>
        </w:tc>
        <w:tc>
          <w:tcPr>
            <w:tcW w:w="8820" w:type="dxa"/>
          </w:tcPr>
          <w:p w14:paraId="69F8954E"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6FCBEAE4" w14:textId="77777777" w:rsidTr="00503F93">
        <w:tc>
          <w:tcPr>
            <w:tcW w:w="828" w:type="dxa"/>
          </w:tcPr>
          <w:p w14:paraId="01FD1198" w14:textId="77777777" w:rsidR="003C0FB1" w:rsidRDefault="003C0FB1" w:rsidP="00C25940">
            <w:pPr>
              <w:jc w:val="both"/>
              <w:rPr>
                <w:color w:val="0000FF"/>
              </w:rPr>
            </w:pPr>
          </w:p>
        </w:tc>
        <w:tc>
          <w:tcPr>
            <w:tcW w:w="720" w:type="dxa"/>
          </w:tcPr>
          <w:p w14:paraId="6498A645" w14:textId="77777777" w:rsidR="003C0FB1" w:rsidRDefault="003C0FB1" w:rsidP="00E42FF2">
            <w:pPr>
              <w:jc w:val="both"/>
            </w:pPr>
            <w:r w:rsidRPr="000E5DB7">
              <w:t>3.</w:t>
            </w:r>
          </w:p>
        </w:tc>
        <w:tc>
          <w:tcPr>
            <w:tcW w:w="8820" w:type="dxa"/>
          </w:tcPr>
          <w:p w14:paraId="4F2F974B" w14:textId="77777777" w:rsidR="003C0FB1" w:rsidRDefault="003C0FB1" w:rsidP="00E42FF2">
            <w:pPr>
              <w:jc w:val="both"/>
            </w:pPr>
            <w:r w:rsidRPr="000E5DB7">
              <w:t>if communicated by email, on the next calendar day following transmission.</w:t>
            </w:r>
          </w:p>
        </w:tc>
      </w:tr>
    </w:tbl>
    <w:p w14:paraId="7CFF1413" w14:textId="77777777" w:rsidR="003C0FB1" w:rsidRDefault="003C0FB1" w:rsidP="00C25940">
      <w:pPr>
        <w:pStyle w:val="Heading2"/>
        <w:jc w:val="both"/>
      </w:pPr>
      <w:r w:rsidRPr="000E5DB7">
        <w:t>14.</w:t>
      </w:r>
      <w:r w:rsidRPr="000E5DB7">
        <w:tab/>
        <w:t>Assignment and Subcontract</w:t>
      </w:r>
    </w:p>
    <w:p w14:paraId="60B228CB" w14:textId="77777777"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DD3D262" w14:textId="77777777"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323ABCE3" w14:textId="77777777" w:rsidR="003C0FB1" w:rsidRDefault="003C0FB1" w:rsidP="003C0FB1">
      <w:pPr>
        <w:pStyle w:val="Heading2"/>
        <w:spacing w:before="200" w:after="60"/>
        <w:jc w:val="both"/>
      </w:pPr>
      <w:r w:rsidRPr="000E5DB7">
        <w:t>15.</w:t>
      </w:r>
      <w:r w:rsidRPr="000E5DB7">
        <w:tab/>
        <w:t>Entire Agreement</w:t>
      </w:r>
    </w:p>
    <w:p w14:paraId="126D2EA7"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01A37C83" w14:textId="77777777" w:rsidR="003C0FB1" w:rsidRDefault="003C0FB1" w:rsidP="003C0FB1">
      <w:pPr>
        <w:pStyle w:val="Heading2"/>
        <w:spacing w:before="180" w:after="60"/>
        <w:jc w:val="both"/>
      </w:pPr>
      <w:r w:rsidRPr="000E5DB7">
        <w:t>16.</w:t>
      </w:r>
      <w:r w:rsidRPr="000E5DB7">
        <w:tab/>
        <w:t xml:space="preserve">Severability </w:t>
      </w:r>
    </w:p>
    <w:p w14:paraId="77EC57C5"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40F02AE3" w14:textId="77777777" w:rsidR="003C0FB1" w:rsidRDefault="003C0FB1" w:rsidP="003C0FB1">
      <w:pPr>
        <w:pStyle w:val="Heading2"/>
        <w:spacing w:before="180" w:after="60"/>
        <w:jc w:val="both"/>
      </w:pPr>
      <w:r w:rsidRPr="000E5DB7">
        <w:t>17.</w:t>
      </w:r>
      <w:r w:rsidRPr="000E5DB7">
        <w:tab/>
        <w:t>Waiver</w:t>
      </w:r>
    </w:p>
    <w:p w14:paraId="58AA1151"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0F673BE0" w14:textId="77777777" w:rsidR="003C0FB1" w:rsidRDefault="003C0FB1" w:rsidP="003C0FB1">
      <w:pPr>
        <w:pStyle w:val="Heading2"/>
        <w:spacing w:before="180" w:after="60"/>
        <w:jc w:val="both"/>
      </w:pPr>
      <w:r w:rsidRPr="000E5DB7">
        <w:t>18.</w:t>
      </w:r>
      <w:r w:rsidRPr="000E5DB7">
        <w:tab/>
        <w:t>Non-exclusivity</w:t>
      </w:r>
    </w:p>
    <w:p w14:paraId="0670C5FD"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2F682492" w14:textId="77777777" w:rsidR="003C0FB1" w:rsidRDefault="003C0FB1" w:rsidP="003C0FB1">
      <w:pPr>
        <w:pStyle w:val="Heading2"/>
        <w:spacing w:before="180" w:after="60"/>
        <w:jc w:val="both"/>
      </w:pPr>
      <w:r w:rsidRPr="000E5DB7">
        <w:t>19.</w:t>
      </w:r>
      <w:r w:rsidRPr="000E5DB7">
        <w:tab/>
        <w:t>Media</w:t>
      </w:r>
    </w:p>
    <w:p w14:paraId="494FCE94"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15B4DFEE"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60D55DE9" w14:textId="77777777" w:rsidTr="00503F93">
        <w:tc>
          <w:tcPr>
            <w:tcW w:w="828" w:type="dxa"/>
          </w:tcPr>
          <w:p w14:paraId="56FF70F8" w14:textId="77777777" w:rsidR="003C0FB1" w:rsidRDefault="003C0FB1" w:rsidP="00C25940">
            <w:pPr>
              <w:jc w:val="both"/>
              <w:rPr>
                <w:color w:val="0000FF"/>
              </w:rPr>
            </w:pPr>
            <w:r w:rsidRPr="000E5DB7">
              <w:rPr>
                <w:color w:val="0000FF"/>
              </w:rPr>
              <w:t>A.</w:t>
            </w:r>
          </w:p>
        </w:tc>
        <w:tc>
          <w:tcPr>
            <w:tcW w:w="9540" w:type="dxa"/>
          </w:tcPr>
          <w:p w14:paraId="209DCD30"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4B94E13F" w14:textId="77777777" w:rsidTr="00503F93">
        <w:tc>
          <w:tcPr>
            <w:tcW w:w="828" w:type="dxa"/>
          </w:tcPr>
          <w:p w14:paraId="7480ABAD" w14:textId="77777777" w:rsidR="003C0FB1" w:rsidRDefault="003C0FB1" w:rsidP="00C25940">
            <w:pPr>
              <w:jc w:val="both"/>
              <w:rPr>
                <w:color w:val="0000FF"/>
              </w:rPr>
            </w:pPr>
            <w:r w:rsidRPr="000E5DB7">
              <w:rPr>
                <w:color w:val="0000FF"/>
              </w:rPr>
              <w:t>B.</w:t>
            </w:r>
          </w:p>
        </w:tc>
        <w:tc>
          <w:tcPr>
            <w:tcW w:w="9540" w:type="dxa"/>
          </w:tcPr>
          <w:p w14:paraId="07470B9B"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2D5A44D" w14:textId="77777777" w:rsidTr="00503F93">
        <w:tc>
          <w:tcPr>
            <w:tcW w:w="828" w:type="dxa"/>
          </w:tcPr>
          <w:p w14:paraId="2992009C" w14:textId="77777777" w:rsidR="003C0FB1" w:rsidRDefault="003C0FB1" w:rsidP="00C25940">
            <w:pPr>
              <w:jc w:val="both"/>
              <w:rPr>
                <w:color w:val="0000FF"/>
              </w:rPr>
            </w:pPr>
            <w:r w:rsidRPr="000E5DB7">
              <w:rPr>
                <w:color w:val="0000FF"/>
              </w:rPr>
              <w:lastRenderedPageBreak/>
              <w:t>C.</w:t>
            </w:r>
          </w:p>
        </w:tc>
        <w:tc>
          <w:tcPr>
            <w:tcW w:w="9540" w:type="dxa"/>
          </w:tcPr>
          <w:p w14:paraId="612E288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90CEEF9"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704B9ABC" w14:textId="77777777" w:rsidTr="00503F93">
        <w:tc>
          <w:tcPr>
            <w:tcW w:w="773" w:type="dxa"/>
          </w:tcPr>
          <w:p w14:paraId="2038877F" w14:textId="77777777" w:rsidR="003C0FB1" w:rsidRDefault="003C0FB1" w:rsidP="00C25940">
            <w:pPr>
              <w:jc w:val="both"/>
              <w:rPr>
                <w:color w:val="0000FF"/>
              </w:rPr>
            </w:pPr>
            <w:r w:rsidRPr="000E5DB7">
              <w:rPr>
                <w:color w:val="0000FF"/>
              </w:rPr>
              <w:t>A.</w:t>
            </w:r>
          </w:p>
        </w:tc>
        <w:tc>
          <w:tcPr>
            <w:tcW w:w="8514" w:type="dxa"/>
          </w:tcPr>
          <w:p w14:paraId="33B2E017"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6AF28933" w14:textId="77777777" w:rsidTr="00503F93">
        <w:tc>
          <w:tcPr>
            <w:tcW w:w="773" w:type="dxa"/>
          </w:tcPr>
          <w:p w14:paraId="1F7C09F9" w14:textId="77777777" w:rsidR="003C0FB1" w:rsidRDefault="003C0FB1" w:rsidP="00C25940">
            <w:pPr>
              <w:jc w:val="both"/>
              <w:rPr>
                <w:color w:val="0000FF"/>
              </w:rPr>
            </w:pPr>
            <w:r w:rsidRPr="000E5DB7">
              <w:rPr>
                <w:color w:val="0000FF"/>
              </w:rPr>
              <w:t>B.</w:t>
            </w:r>
          </w:p>
        </w:tc>
        <w:tc>
          <w:tcPr>
            <w:tcW w:w="8514" w:type="dxa"/>
          </w:tcPr>
          <w:p w14:paraId="749749AE"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7586666E"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6AB3E517" w14:textId="77777777" w:rsidTr="00503F93">
        <w:tc>
          <w:tcPr>
            <w:tcW w:w="963" w:type="dxa"/>
          </w:tcPr>
          <w:p w14:paraId="4014825F" w14:textId="77777777" w:rsidR="003C0FB1" w:rsidRDefault="003C0FB1" w:rsidP="00C25940">
            <w:pPr>
              <w:spacing w:before="20"/>
              <w:jc w:val="both"/>
            </w:pPr>
            <w:r w:rsidRPr="000E5DB7">
              <w:rPr>
                <w:color w:val="0000FF"/>
              </w:rPr>
              <w:t>A.</w:t>
            </w:r>
          </w:p>
        </w:tc>
        <w:tc>
          <w:tcPr>
            <w:tcW w:w="8325" w:type="dxa"/>
          </w:tcPr>
          <w:p w14:paraId="6DDA4C74"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520532C4" w14:textId="77777777" w:rsidTr="00503F93">
        <w:tc>
          <w:tcPr>
            <w:tcW w:w="963" w:type="dxa"/>
          </w:tcPr>
          <w:p w14:paraId="12689360" w14:textId="77777777" w:rsidR="003C0FB1" w:rsidRPr="00CB5B77" w:rsidRDefault="003C0FB1" w:rsidP="00C25940">
            <w:pPr>
              <w:spacing w:before="20"/>
              <w:jc w:val="both"/>
            </w:pPr>
            <w:r w:rsidRPr="000E5DB7">
              <w:rPr>
                <w:color w:val="0000FF"/>
              </w:rPr>
              <w:t>B.</w:t>
            </w:r>
          </w:p>
        </w:tc>
        <w:tc>
          <w:tcPr>
            <w:tcW w:w="8325" w:type="dxa"/>
          </w:tcPr>
          <w:p w14:paraId="50EA928E"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2441F09A" w14:textId="77777777" w:rsidTr="00503F93">
        <w:tc>
          <w:tcPr>
            <w:tcW w:w="963" w:type="dxa"/>
          </w:tcPr>
          <w:p w14:paraId="2C797999" w14:textId="77777777" w:rsidR="003C0FB1" w:rsidRPr="00CB5B77" w:rsidRDefault="003C0FB1" w:rsidP="00C25940">
            <w:pPr>
              <w:spacing w:before="20"/>
              <w:jc w:val="both"/>
            </w:pPr>
            <w:r w:rsidRPr="000E5DB7">
              <w:rPr>
                <w:color w:val="0000FF"/>
              </w:rPr>
              <w:t>C.</w:t>
            </w:r>
          </w:p>
        </w:tc>
        <w:tc>
          <w:tcPr>
            <w:tcW w:w="8325" w:type="dxa"/>
          </w:tcPr>
          <w:p w14:paraId="4B3AA7B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6B2F6506" w14:textId="77777777" w:rsidTr="00503F93">
        <w:tc>
          <w:tcPr>
            <w:tcW w:w="963" w:type="dxa"/>
          </w:tcPr>
          <w:p w14:paraId="10B80FDA" w14:textId="77777777" w:rsidR="003C0FB1" w:rsidRPr="00CB5B77" w:rsidRDefault="003C0FB1" w:rsidP="00C25940">
            <w:pPr>
              <w:spacing w:before="20"/>
              <w:jc w:val="both"/>
            </w:pPr>
            <w:r w:rsidRPr="000E5DB7">
              <w:rPr>
                <w:color w:val="0000FF"/>
              </w:rPr>
              <w:t>D</w:t>
            </w:r>
            <w:r w:rsidRPr="000E5DB7">
              <w:t>.</w:t>
            </w:r>
          </w:p>
        </w:tc>
        <w:tc>
          <w:tcPr>
            <w:tcW w:w="8325" w:type="dxa"/>
          </w:tcPr>
          <w:p w14:paraId="0044D1C0"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0F898A0" w14:textId="77777777" w:rsidTr="00503F93">
        <w:tc>
          <w:tcPr>
            <w:tcW w:w="963" w:type="dxa"/>
          </w:tcPr>
          <w:p w14:paraId="144392D1"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32A0F27" w14:textId="77777777" w:rsidTr="00503F93">
              <w:tc>
                <w:tcPr>
                  <w:tcW w:w="720" w:type="dxa"/>
                </w:tcPr>
                <w:p w14:paraId="7F64128C" w14:textId="77777777" w:rsidR="003C0FB1" w:rsidRDefault="003C0FB1" w:rsidP="00E42FF2">
                  <w:pPr>
                    <w:jc w:val="both"/>
                  </w:pPr>
                  <w:r w:rsidRPr="000E5DB7">
                    <w:t xml:space="preserve">i. </w:t>
                  </w:r>
                </w:p>
              </w:tc>
              <w:tc>
                <w:tcPr>
                  <w:tcW w:w="8640" w:type="dxa"/>
                </w:tcPr>
                <w:p w14:paraId="3D286E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4816D56E" w14:textId="77777777" w:rsidTr="00503F93">
              <w:tc>
                <w:tcPr>
                  <w:tcW w:w="720" w:type="dxa"/>
                </w:tcPr>
                <w:p w14:paraId="0F942922" w14:textId="77777777" w:rsidR="003C0FB1" w:rsidRDefault="003C0FB1" w:rsidP="00E42FF2">
                  <w:pPr>
                    <w:jc w:val="both"/>
                  </w:pPr>
                  <w:r w:rsidRPr="000E5DB7">
                    <w:t>ii.</w:t>
                  </w:r>
                </w:p>
              </w:tc>
              <w:tc>
                <w:tcPr>
                  <w:tcW w:w="8640" w:type="dxa"/>
                </w:tcPr>
                <w:p w14:paraId="41FAA849" w14:textId="77777777" w:rsidR="003C0FB1" w:rsidRDefault="003C0FB1" w:rsidP="00E42FF2">
                  <w:pPr>
                    <w:jc w:val="both"/>
                  </w:pPr>
                  <w:r w:rsidRPr="000E5DB7">
                    <w:t>replace such item with a suitable substitute item of Equipment.</w:t>
                  </w:r>
                </w:p>
              </w:tc>
            </w:tr>
          </w:tbl>
          <w:p w14:paraId="2F06BFCB" w14:textId="77777777" w:rsidR="003C0FB1" w:rsidRDefault="003C0FB1" w:rsidP="00E42FF2">
            <w:pPr>
              <w:tabs>
                <w:tab w:val="right" w:pos="7938"/>
                <w:tab w:val="right" w:pos="9072"/>
              </w:tabs>
              <w:jc w:val="both"/>
            </w:pPr>
          </w:p>
        </w:tc>
      </w:tr>
      <w:tr w:rsidR="003C0FB1" w:rsidRPr="00CB5B77" w14:paraId="4BE0FB57" w14:textId="77777777" w:rsidTr="00503F93">
        <w:tc>
          <w:tcPr>
            <w:tcW w:w="963" w:type="dxa"/>
          </w:tcPr>
          <w:p w14:paraId="4C040FB6" w14:textId="77777777" w:rsidR="003C0FB1" w:rsidRPr="00CB5B77" w:rsidRDefault="003C0FB1" w:rsidP="00C25940">
            <w:pPr>
              <w:spacing w:before="20"/>
              <w:jc w:val="both"/>
            </w:pPr>
            <w:r w:rsidRPr="000E5DB7">
              <w:rPr>
                <w:color w:val="0000FF"/>
              </w:rPr>
              <w:t>E</w:t>
            </w:r>
            <w:r w:rsidRPr="000E5DB7">
              <w:t>.</w:t>
            </w:r>
          </w:p>
        </w:tc>
        <w:tc>
          <w:tcPr>
            <w:tcW w:w="8325" w:type="dxa"/>
          </w:tcPr>
          <w:p w14:paraId="52DB8DEF"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11171991"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77516B16" w14:textId="77777777" w:rsidTr="00503F93">
        <w:tc>
          <w:tcPr>
            <w:tcW w:w="963" w:type="dxa"/>
          </w:tcPr>
          <w:p w14:paraId="3E3C84CD" w14:textId="77777777" w:rsidR="003C0FB1" w:rsidRDefault="003C0FB1" w:rsidP="00C25940">
            <w:pPr>
              <w:spacing w:before="20"/>
              <w:jc w:val="both"/>
            </w:pPr>
            <w:r w:rsidRPr="000E5DB7">
              <w:rPr>
                <w:color w:val="0000FF"/>
              </w:rPr>
              <w:t>A.</w:t>
            </w:r>
          </w:p>
        </w:tc>
        <w:tc>
          <w:tcPr>
            <w:tcW w:w="8325" w:type="dxa"/>
          </w:tcPr>
          <w:p w14:paraId="32BF7DFF"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098627D4"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11E3DE63" w14:textId="77777777" w:rsidTr="00BC2F30">
        <w:tc>
          <w:tcPr>
            <w:tcW w:w="851" w:type="dxa"/>
          </w:tcPr>
          <w:p w14:paraId="7AB294CD" w14:textId="77777777" w:rsidR="003C0FB1" w:rsidRDefault="003C0FB1" w:rsidP="00C25940">
            <w:pPr>
              <w:spacing w:before="20"/>
              <w:jc w:val="both"/>
            </w:pPr>
            <w:r w:rsidRPr="000E5DB7">
              <w:rPr>
                <w:color w:val="0000FF"/>
              </w:rPr>
              <w:t>A.</w:t>
            </w:r>
          </w:p>
        </w:tc>
        <w:tc>
          <w:tcPr>
            <w:tcW w:w="8434" w:type="dxa"/>
          </w:tcPr>
          <w:p w14:paraId="300383CB"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ABF3F78" w14:textId="77777777" w:rsidTr="00BC2F30">
        <w:tc>
          <w:tcPr>
            <w:tcW w:w="851" w:type="dxa"/>
          </w:tcPr>
          <w:p w14:paraId="6DD7350F" w14:textId="77777777" w:rsidR="003C0FB1" w:rsidRPr="00CB5B77" w:rsidRDefault="003C0FB1" w:rsidP="00C25940">
            <w:pPr>
              <w:spacing w:before="20"/>
              <w:jc w:val="both"/>
            </w:pPr>
            <w:r w:rsidRPr="000E5DB7">
              <w:rPr>
                <w:color w:val="0000FF"/>
              </w:rPr>
              <w:t>B.</w:t>
            </w:r>
          </w:p>
        </w:tc>
        <w:tc>
          <w:tcPr>
            <w:tcW w:w="8434" w:type="dxa"/>
          </w:tcPr>
          <w:p w14:paraId="741B6A05"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2BC030B2" w14:textId="77777777" w:rsidTr="00BC2F30">
        <w:tc>
          <w:tcPr>
            <w:tcW w:w="851" w:type="dxa"/>
          </w:tcPr>
          <w:p w14:paraId="75F2CFF5" w14:textId="77777777" w:rsidR="003C0FB1" w:rsidRPr="00CB5B77" w:rsidRDefault="003C0FB1" w:rsidP="00C25940">
            <w:pPr>
              <w:spacing w:before="20"/>
              <w:jc w:val="both"/>
            </w:pPr>
            <w:r w:rsidRPr="000E5DB7">
              <w:rPr>
                <w:color w:val="0000FF"/>
              </w:rPr>
              <w:t>C.</w:t>
            </w:r>
          </w:p>
        </w:tc>
        <w:tc>
          <w:tcPr>
            <w:tcW w:w="8434" w:type="dxa"/>
          </w:tcPr>
          <w:p w14:paraId="7F20E362"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14A8B248" w14:textId="77777777" w:rsidTr="00BC2F30">
        <w:tc>
          <w:tcPr>
            <w:tcW w:w="851" w:type="dxa"/>
          </w:tcPr>
          <w:p w14:paraId="0718ED84" w14:textId="77777777" w:rsidR="003C0FB1" w:rsidRPr="00CB5B77" w:rsidRDefault="003C0FB1" w:rsidP="00C25940">
            <w:pPr>
              <w:spacing w:before="20"/>
              <w:jc w:val="both"/>
            </w:pPr>
            <w:r w:rsidRPr="000E5DB7">
              <w:rPr>
                <w:color w:val="0000FF"/>
              </w:rPr>
              <w:t>D</w:t>
            </w:r>
            <w:r w:rsidRPr="000E5DB7">
              <w:t>.</w:t>
            </w:r>
          </w:p>
        </w:tc>
        <w:tc>
          <w:tcPr>
            <w:tcW w:w="8434" w:type="dxa"/>
          </w:tcPr>
          <w:p w14:paraId="625C940D"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213D89A9" w14:textId="77777777" w:rsidTr="00BC2F30">
        <w:tc>
          <w:tcPr>
            <w:tcW w:w="851" w:type="dxa"/>
          </w:tcPr>
          <w:p w14:paraId="26CC3BCA" w14:textId="77777777" w:rsidR="003C0FB1" w:rsidRPr="00CB5B77" w:rsidRDefault="003C0FB1" w:rsidP="00C25940">
            <w:pPr>
              <w:spacing w:before="20"/>
              <w:jc w:val="both"/>
            </w:pPr>
            <w:r w:rsidRPr="000E5DB7">
              <w:rPr>
                <w:color w:val="0000FF"/>
              </w:rPr>
              <w:t>E</w:t>
            </w:r>
            <w:r w:rsidRPr="000E5DB7">
              <w:t>.</w:t>
            </w:r>
          </w:p>
        </w:tc>
        <w:tc>
          <w:tcPr>
            <w:tcW w:w="8434" w:type="dxa"/>
          </w:tcPr>
          <w:p w14:paraId="041E80BD"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5B07EBD0" w14:textId="77777777" w:rsidTr="00BC2F30">
        <w:tc>
          <w:tcPr>
            <w:tcW w:w="851" w:type="dxa"/>
          </w:tcPr>
          <w:p w14:paraId="50D6D84F" w14:textId="77777777" w:rsidR="003C0FB1" w:rsidRPr="00CB5B77" w:rsidRDefault="003C0FB1" w:rsidP="00C25940">
            <w:pPr>
              <w:spacing w:before="20"/>
              <w:jc w:val="both"/>
            </w:pPr>
            <w:r w:rsidRPr="000E5DB7">
              <w:rPr>
                <w:color w:val="0000FF"/>
              </w:rPr>
              <w:t>F.</w:t>
            </w:r>
          </w:p>
        </w:tc>
        <w:tc>
          <w:tcPr>
            <w:tcW w:w="8434" w:type="dxa"/>
          </w:tcPr>
          <w:p w14:paraId="5D352637"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4CFD8ED" w14:textId="77777777" w:rsidTr="00BC2F30">
        <w:tc>
          <w:tcPr>
            <w:tcW w:w="851" w:type="dxa"/>
          </w:tcPr>
          <w:p w14:paraId="59EE709D" w14:textId="77777777" w:rsidR="003C0FB1" w:rsidRPr="00CB5B77" w:rsidRDefault="003C0FB1" w:rsidP="00C25940">
            <w:pPr>
              <w:spacing w:before="20"/>
              <w:jc w:val="both"/>
            </w:pPr>
            <w:r w:rsidRPr="000E5DB7">
              <w:rPr>
                <w:color w:val="0000FF"/>
              </w:rPr>
              <w:t>G.</w:t>
            </w:r>
          </w:p>
        </w:tc>
        <w:tc>
          <w:tcPr>
            <w:tcW w:w="8434" w:type="dxa"/>
          </w:tcPr>
          <w:p w14:paraId="2B632003"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4167DF7B" w14:textId="77777777" w:rsidTr="00BC2F30">
        <w:tc>
          <w:tcPr>
            <w:tcW w:w="851" w:type="dxa"/>
          </w:tcPr>
          <w:p w14:paraId="04C1BAAB" w14:textId="77777777" w:rsidR="003C0FB1" w:rsidRPr="00CB5B77" w:rsidRDefault="003C0FB1" w:rsidP="00C25940">
            <w:pPr>
              <w:spacing w:before="20"/>
              <w:jc w:val="both"/>
            </w:pPr>
            <w:r w:rsidRPr="000E5DB7">
              <w:rPr>
                <w:color w:val="0000FF"/>
              </w:rPr>
              <w:t>H.</w:t>
            </w:r>
          </w:p>
        </w:tc>
        <w:tc>
          <w:tcPr>
            <w:tcW w:w="8434" w:type="dxa"/>
          </w:tcPr>
          <w:p w14:paraId="1722D8F0" w14:textId="77777777"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2EE9261C" w14:textId="77777777" w:rsidR="00BC2F30" w:rsidRDefault="00BC2F30" w:rsidP="00E42FF2">
            <w:pPr>
              <w:jc w:val="both"/>
            </w:pPr>
          </w:p>
        </w:tc>
      </w:tr>
    </w:tbl>
    <w:p w14:paraId="48F54D52" w14:textId="77777777"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35B7174C31144E04A910FC2082B62ED6"/>
        </w:placeholder>
      </w:sdtPr>
      <w:sdtContent>
        <w:sdt>
          <w:sdtPr>
            <w:rPr>
              <w:highlight w:val="lightGray"/>
            </w:rPr>
            <w:id w:val="-355503356"/>
            <w:placeholder>
              <w:docPart w:val="713B5040BAA24E728EB73894CFEEEB50"/>
            </w:placeholder>
          </w:sdtPr>
          <w:sdtContent>
            <w:p w14:paraId="05A42240"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04C2B47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C91EA16"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4CE11F4"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30938DD1"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7B44C0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4AD5EF8D"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0C53DED9"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0898F08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6E4FCEF1"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06C2EF5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F646C69"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4AA004D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77E74A8E"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7F24133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2602C322"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5304BD34"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77DB4329"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1AC82D7"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place  in relation to the transfer, to ensure that Personal Data is adequately protected in accordance with Chapter V of Regulation 2016/679 ( General Data Protection Regulation); </w:t>
              </w:r>
            </w:p>
            <w:p w14:paraId="42245131"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064B8B89"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1B34CC3B"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538BB585"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31BF9119"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1D2E477F"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13799DB2"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BA35EE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57B8D79"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FEF031E"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3F577D8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A775F9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709BCD05"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415217E"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9B2AF2C"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36F7010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3CEE4AEC"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CBD051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The Contractor shall fully comply with, and implement policies which are communicated or notified to the Contractor by the Client from time to time.</w:t>
              </w:r>
            </w:p>
            <w:p w14:paraId="1A7A316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CC53C2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5A10C1E"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5AA8F9"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57113CA3"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B500D6F"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59203B75"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4495D311" w14:textId="77777777"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Pr>
                  <w:color w:val="FF0000"/>
                </w:rPr>
                <w:t>(IF YOU ARE NOT CONSENTING TO A THIRD PARTY PROCESSOR – DELETE IF NOT IN USE)</w:t>
              </w:r>
            </w:p>
            <w:p w14:paraId="42CF0BAB"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1BFF6675"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300A46FC" w14:textId="77777777" w:rsidR="00BE0F16" w:rsidRDefault="00BE0F16" w:rsidP="00BE0F16">
              <w:pPr>
                <w:rPr>
                  <w:rFonts w:asciiTheme="minorHAnsi" w:hAnsiTheme="minorHAnsi"/>
                  <w:color w:val="FF0000"/>
                  <w:szCs w:val="22"/>
                  <w:lang w:val="en-IE"/>
                </w:rPr>
              </w:pPr>
              <w:r>
                <w:rPr>
                  <w:color w:val="FF0000"/>
                </w:rPr>
                <w:t>(OR IF USING A THIRD PARTY PROCESSOR – DELETE IF NOT IN USE)</w:t>
              </w:r>
            </w:p>
            <w:p w14:paraId="1551F90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consents to the Contractor appointing </w:t>
              </w:r>
              <w:r w:rsidRPr="00620FA1">
                <w:rPr>
                  <w:rFonts w:asciiTheme="minorHAnsi" w:eastAsiaTheme="minorHAnsi" w:hAnsiTheme="minorHAnsi" w:cstheme="minorBidi"/>
                  <w:szCs w:val="22"/>
                  <w:highlight w:val="lightGray"/>
                  <w:lang w:val="en-IE"/>
                </w:rPr>
                <w:t>[insert third-party processor]</w:t>
              </w:r>
              <w:r w:rsidRPr="00337322">
                <w:rPr>
                  <w:rFonts w:asciiTheme="minorHAnsi" w:eastAsiaTheme="minorHAnsi" w:hAnsiTheme="minorHAnsi" w:cstheme="minorBidi"/>
                  <w:szCs w:val="22"/>
                  <w:lang w:val="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4CB6653"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A213D65"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383D0AD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18D6521F" w14:textId="77777777" w:rsidR="00BE0F16" w:rsidRDefault="00000000" w:rsidP="00BE0F16">
              <w:pPr>
                <w:ind w:right="-108"/>
                <w:contextualSpacing/>
                <w:jc w:val="both"/>
                <w:rPr>
                  <w:highlight w:val="lightGray"/>
                </w:rPr>
              </w:pPr>
            </w:p>
          </w:sdtContent>
        </w:sdt>
        <w:p w14:paraId="71192B94" w14:textId="7777777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6DA9AF12" w14:textId="77777777" w:rsidR="00BC2F30" w:rsidRDefault="00000000"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21AE2B5E"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31C2894B" w14:textId="77777777" w:rsidR="00AC4D66" w:rsidRDefault="00AC4D66" w:rsidP="00AC4D66">
      <w:pPr>
        <w:rPr>
          <w:highlight w:val="lightGray"/>
        </w:rPr>
      </w:pPr>
    </w:p>
    <w:p w14:paraId="0F19DB6A" w14:textId="77777777" w:rsidR="00337322" w:rsidRPr="00054EFB" w:rsidRDefault="00337322" w:rsidP="00337322">
      <w:pPr>
        <w:pStyle w:val="Heading2"/>
        <w:keepNext w:val="0"/>
        <w:jc w:val="both"/>
      </w:pPr>
      <w:r w:rsidRPr="00447F8D">
        <w:t>2</w:t>
      </w:r>
      <w:r>
        <w:t>6</w:t>
      </w:r>
      <w:r w:rsidRPr="00447F8D">
        <w:t>.</w:t>
      </w:r>
      <w:r w:rsidRPr="00447F8D">
        <w:tab/>
        <w:t>Additional Condition(s)</w:t>
      </w:r>
    </w:p>
    <w:p w14:paraId="6E032AD3" w14:textId="77777777" w:rsidR="00337322" w:rsidRDefault="00337322" w:rsidP="00337322">
      <w:pPr>
        <w:rPr>
          <w:szCs w:val="22"/>
        </w:rPr>
        <w:sectPr w:rsidR="00337322" w:rsidSect="000E5881">
          <w:footerReference w:type="default" r:id="rId19"/>
          <w:type w:val="continuous"/>
          <w:pgSz w:w="11907" w:h="16840" w:code="9"/>
          <w:pgMar w:top="1134" w:right="1418" w:bottom="851" w:left="1418" w:header="709" w:footer="709" w:gutter="0"/>
          <w:cols w:space="708"/>
          <w:docGrid w:linePitch="360"/>
        </w:sectPr>
      </w:pPr>
    </w:p>
    <w:sdt>
      <w:sdtPr>
        <w:rPr>
          <w:color w:val="FF0000"/>
        </w:rPr>
        <w:id w:val="1191413506"/>
        <w:placeholder>
          <w:docPart w:val="D85D24B2AAEF4DBF9FD172F6302474C0"/>
        </w:placeholder>
      </w:sdtPr>
      <w:sdtEndPr>
        <w:rPr>
          <w:color w:val="auto"/>
        </w:rPr>
      </w:sdtEndPr>
      <w:sdtContent>
        <w:p w14:paraId="0A8EDF23" w14:textId="77777777" w:rsidR="00337322" w:rsidRPr="008B7A9C" w:rsidRDefault="00337322" w:rsidP="00337322">
          <w:pPr>
            <w:spacing w:after="0"/>
            <w:ind w:left="720"/>
            <w:rPr>
              <w:color w:val="FF0000"/>
            </w:rPr>
          </w:pPr>
          <w:r w:rsidRPr="00AC4D66">
            <w:t>[</w:t>
          </w:r>
          <w:r w:rsidRPr="008B7A9C">
            <w:rPr>
              <w:color w:val="FF0000"/>
            </w:rPr>
            <w:t>Delete and replace with ‘Not Used’ if not applicable:</w:t>
          </w:r>
        </w:p>
        <w:p w14:paraId="2612E635" w14:textId="77777777" w:rsidR="00337322" w:rsidRPr="000F7893" w:rsidRDefault="00337322" w:rsidP="0033732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3E164457"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7488336"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33DEA501"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F78403B0A48C446483545F72675CD792"/>
        </w:placeholder>
      </w:sdtPr>
      <w:sdtContent>
        <w:p w14:paraId="7F6CF0E6" w14:textId="77777777" w:rsidR="00BE69B1" w:rsidRDefault="00BE69B1" w:rsidP="00BE69B1">
          <w:pPr>
            <w:spacing w:after="200"/>
            <w:rPr>
              <w:szCs w:val="22"/>
            </w:rPr>
          </w:pPr>
          <w:r w:rsidRPr="00BC328A">
            <w:rPr>
              <w:szCs w:val="22"/>
            </w:rPr>
            <w:t>[Insert when completing contract]</w:t>
          </w:r>
        </w:p>
      </w:sdtContent>
    </w:sdt>
    <w:p w14:paraId="1162AA15" w14:textId="77777777" w:rsidR="00BE69B1" w:rsidRDefault="00BE69B1" w:rsidP="00BE69B1">
      <w:pPr>
        <w:spacing w:after="200"/>
        <w:rPr>
          <w:szCs w:val="22"/>
        </w:rPr>
      </w:pPr>
    </w:p>
    <w:p w14:paraId="1123AB4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206F108C"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5FDA9C7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D482BB95B8F144E3BF11E151D9032592"/>
        </w:placeholder>
      </w:sdtPr>
      <w:sdtContent>
        <w:p w14:paraId="60B106EC" w14:textId="77777777" w:rsidR="007712DD" w:rsidRPr="00514373" w:rsidRDefault="007712DD" w:rsidP="007712DD">
          <w:pPr>
            <w:spacing w:after="200"/>
            <w:rPr>
              <w:szCs w:val="22"/>
            </w:rPr>
          </w:pPr>
          <w:r w:rsidRPr="00BC328A">
            <w:rPr>
              <w:szCs w:val="22"/>
            </w:rPr>
            <w:t>[Insert when completing contract]</w:t>
          </w:r>
        </w:p>
      </w:sdtContent>
    </w:sdt>
    <w:p w14:paraId="02638473" w14:textId="77777777" w:rsidR="007712DD" w:rsidRDefault="007712DD" w:rsidP="007712DD">
      <w:pPr>
        <w:rPr>
          <w:szCs w:val="22"/>
          <w:highlight w:val="yellow"/>
        </w:rPr>
      </w:pPr>
    </w:p>
    <w:p w14:paraId="3EDCD4CB"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38DC3F40"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74733A03" w14:textId="77777777" w:rsidR="007712DD" w:rsidRDefault="007712DD" w:rsidP="007712DD">
      <w:pPr>
        <w:spacing w:after="200"/>
        <w:rPr>
          <w:szCs w:val="22"/>
        </w:rPr>
      </w:pPr>
    </w:p>
    <w:sdt>
      <w:sdtPr>
        <w:rPr>
          <w:szCs w:val="22"/>
        </w:rPr>
        <w:id w:val="32870126"/>
        <w:placeholder>
          <w:docPart w:val="B0CFC791FBDE43559CA862A4897907FB"/>
        </w:placeholder>
      </w:sdtPr>
      <w:sdtContent>
        <w:p w14:paraId="03857509" w14:textId="77777777" w:rsidR="00F92B6B" w:rsidRDefault="007712DD" w:rsidP="00F92B6B">
          <w:pPr>
            <w:spacing w:after="200"/>
            <w:rPr>
              <w:szCs w:val="22"/>
            </w:rPr>
          </w:pPr>
          <w:r w:rsidRPr="00BC328A">
            <w:rPr>
              <w:szCs w:val="22"/>
            </w:rPr>
            <w:t>[Insert at RFT stage, if applicable, or when completing contract]</w:t>
          </w:r>
        </w:p>
        <w:p w14:paraId="31E79C22" w14:textId="77777777" w:rsidR="00681B57" w:rsidRDefault="00000000" w:rsidP="00681B57">
          <w:pPr>
            <w:spacing w:after="200"/>
            <w:rPr>
              <w:szCs w:val="22"/>
            </w:rPr>
          </w:pPr>
        </w:p>
      </w:sdtContent>
    </w:sdt>
    <w:p w14:paraId="1D5D913B"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299945D9" w14:textId="77777777" w:rsidR="00337322" w:rsidRDefault="00337322" w:rsidP="00681B57"/>
    <w:sdt>
      <w:sdtPr>
        <w:rPr>
          <w:color w:val="FF0000"/>
          <w:szCs w:val="22"/>
          <w:highlight w:val="cyan"/>
        </w:rPr>
        <w:id w:val="-1338533422"/>
        <w:placeholder>
          <w:docPart w:val="326763CB241B4E2D8419E6B2CD27AC4B"/>
        </w:placeholder>
      </w:sdtPr>
      <w:sdtContent>
        <w:p w14:paraId="78195F42" w14:textId="77777777" w:rsidR="00F72E07" w:rsidRPr="00901FF0" w:rsidRDefault="00F72E07" w:rsidP="00523C3B">
          <w:pPr>
            <w:rPr>
              <w:b/>
              <w:bCs/>
              <w:i/>
              <w:szCs w:val="22"/>
              <w:u w:val="single"/>
            </w:rPr>
          </w:pPr>
          <w:r w:rsidRPr="00901FF0">
            <w:rPr>
              <w:b/>
              <w:bCs/>
              <w:i/>
              <w:szCs w:val="22"/>
              <w:u w:val="single"/>
            </w:rPr>
            <w:t>[complete when completing the contract]</w:t>
          </w:r>
        </w:p>
        <w:p w14:paraId="0068677C" w14:textId="77777777" w:rsidR="00F72E07" w:rsidRPr="00901FF0" w:rsidRDefault="00F72E07" w:rsidP="00523C3B">
          <w:pPr>
            <w:rPr>
              <w:b/>
              <w:bCs/>
              <w:szCs w:val="22"/>
              <w:u w:val="single"/>
            </w:rPr>
          </w:pPr>
          <w:r w:rsidRPr="00901FF0">
            <w:rPr>
              <w:b/>
              <w:bCs/>
              <w:szCs w:val="22"/>
              <w:u w:val="single"/>
            </w:rPr>
            <w:t>Processing, Personal Data and Data Subjects</w:t>
          </w:r>
        </w:p>
        <w:p w14:paraId="4056A0F1" w14:textId="77777777" w:rsidR="00F72E07" w:rsidRPr="00901FF0" w:rsidRDefault="00F72E07" w:rsidP="00283F06">
          <w:pPr>
            <w:numPr>
              <w:ilvl w:val="0"/>
              <w:numId w:val="7"/>
            </w:numPr>
            <w:contextualSpacing/>
            <w:rPr>
              <w:b/>
              <w:szCs w:val="22"/>
            </w:rPr>
          </w:pPr>
          <w:r w:rsidRPr="00901FF0">
            <w:rPr>
              <w:b/>
              <w:szCs w:val="22"/>
            </w:rPr>
            <w:t>Processing by the Contractor</w:t>
          </w:r>
        </w:p>
        <w:p w14:paraId="56690D6D" w14:textId="77777777" w:rsidR="00F72E07" w:rsidRPr="00901FF0" w:rsidRDefault="00F72E07">
          <w:pPr>
            <w:ind w:left="720"/>
            <w:contextualSpacing/>
            <w:rPr>
              <w:b/>
              <w:szCs w:val="22"/>
            </w:rPr>
          </w:pPr>
        </w:p>
        <w:p w14:paraId="1734E897"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63CBA219"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16169098"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7AB5E631"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2F4CD0E0" w14:textId="77777777" w:rsidR="00F72E07" w:rsidRPr="00901FF0" w:rsidRDefault="00F72E07" w:rsidP="00523C3B">
          <w:pPr>
            <w:ind w:left="720"/>
            <w:contextualSpacing/>
            <w:rPr>
              <w:b/>
              <w:szCs w:val="22"/>
            </w:rPr>
          </w:pPr>
        </w:p>
        <w:p w14:paraId="30F5EA95" w14:textId="77777777" w:rsidR="00F72E07" w:rsidRPr="00901FF0" w:rsidRDefault="00F72E07" w:rsidP="00283F06">
          <w:pPr>
            <w:numPr>
              <w:ilvl w:val="0"/>
              <w:numId w:val="7"/>
            </w:numPr>
            <w:contextualSpacing/>
            <w:rPr>
              <w:b/>
              <w:szCs w:val="22"/>
            </w:rPr>
          </w:pPr>
          <w:r w:rsidRPr="00901FF0">
            <w:rPr>
              <w:b/>
              <w:szCs w:val="22"/>
            </w:rPr>
            <w:t>Types of personal data</w:t>
          </w:r>
        </w:p>
        <w:p w14:paraId="65351B5C" w14:textId="77777777" w:rsidR="00F72E07" w:rsidRPr="00901FF0" w:rsidRDefault="00F72E07" w:rsidP="00523C3B">
          <w:pPr>
            <w:ind w:left="720"/>
            <w:contextualSpacing/>
            <w:rPr>
              <w:b/>
              <w:szCs w:val="22"/>
            </w:rPr>
          </w:pPr>
        </w:p>
        <w:p w14:paraId="41679255" w14:textId="77777777" w:rsidR="00F72E07" w:rsidRPr="00901FF0" w:rsidRDefault="00F72E07" w:rsidP="00523C3B">
          <w:pPr>
            <w:ind w:left="720"/>
            <w:contextualSpacing/>
            <w:rPr>
              <w:b/>
              <w:szCs w:val="22"/>
            </w:rPr>
          </w:pPr>
        </w:p>
        <w:p w14:paraId="3D658EA9" w14:textId="77777777" w:rsidR="00F72E07" w:rsidRPr="00523C3B" w:rsidRDefault="00F72E07" w:rsidP="00283F06">
          <w:pPr>
            <w:pStyle w:val="ListParagraph"/>
            <w:numPr>
              <w:ilvl w:val="0"/>
              <w:numId w:val="7"/>
            </w:numPr>
            <w:rPr>
              <w:b/>
            </w:rPr>
          </w:pPr>
          <w:r w:rsidRPr="00523C3B">
            <w:rPr>
              <w:b/>
              <w:szCs w:val="22"/>
            </w:rPr>
            <w:t>Categories of data subject</w:t>
          </w:r>
        </w:p>
        <w:p w14:paraId="7C1EC3AE" w14:textId="77777777" w:rsidR="00F72E07" w:rsidRDefault="00F72E07" w:rsidP="00F72E07">
          <w:pPr>
            <w:spacing w:after="240"/>
          </w:pPr>
        </w:p>
        <w:p w14:paraId="4345E5B1" w14:textId="77777777" w:rsidR="00F72E07" w:rsidRDefault="00000000" w:rsidP="00F72E07">
          <w:pPr>
            <w:jc w:val="both"/>
            <w:rPr>
              <w:color w:val="FF0000"/>
              <w:highlight w:val="cyan"/>
            </w:rPr>
          </w:pPr>
        </w:p>
      </w:sdtContent>
    </w:sdt>
    <w:p w14:paraId="6B899E53" w14:textId="77777777" w:rsidR="00F72E07" w:rsidRDefault="00F72E07" w:rsidP="00681B57"/>
    <w:p w14:paraId="198BCCFE" w14:textId="77777777" w:rsidR="00337322" w:rsidRPr="00681B57" w:rsidRDefault="00337322" w:rsidP="00681B57"/>
    <w:p w14:paraId="2343E30C" w14:textId="77777777"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7E6A14BA"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22702" w14:textId="77777777" w:rsidR="009C541C" w:rsidRDefault="009C541C" w:rsidP="003C0FB1">
      <w:r>
        <w:separator/>
      </w:r>
    </w:p>
  </w:endnote>
  <w:endnote w:type="continuationSeparator" w:id="0">
    <w:p w14:paraId="7E99A57C" w14:textId="77777777" w:rsidR="009C541C" w:rsidRDefault="009C541C"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A89C"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Content>
      <w:p w14:paraId="3E499BD2"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79F4F"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Content>
      <w:p w14:paraId="7B1749CB" w14:textId="77777777"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3411C" w14:textId="77777777" w:rsidR="009C541C" w:rsidRDefault="009C541C" w:rsidP="003C0FB1">
      <w:r>
        <w:separator/>
      </w:r>
    </w:p>
  </w:footnote>
  <w:footnote w:type="continuationSeparator" w:id="0">
    <w:p w14:paraId="20606EDE" w14:textId="77777777" w:rsidR="009C541C" w:rsidRDefault="009C541C"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4C58"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242E" w14:textId="77777777"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D1729" w14:textId="77777777"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558E73CF"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776363976">
    <w:abstractNumId w:val="6"/>
  </w:num>
  <w:num w:numId="2" w16cid:durableId="188181643">
    <w:abstractNumId w:val="11"/>
  </w:num>
  <w:num w:numId="3" w16cid:durableId="291137022">
    <w:abstractNumId w:val="8"/>
  </w:num>
  <w:num w:numId="4" w16cid:durableId="337464990">
    <w:abstractNumId w:val="2"/>
  </w:num>
  <w:num w:numId="5" w16cid:durableId="174006143">
    <w:abstractNumId w:val="9"/>
  </w:num>
  <w:num w:numId="6" w16cid:durableId="813302042">
    <w:abstractNumId w:val="10"/>
  </w:num>
  <w:num w:numId="7" w16cid:durableId="1145586505">
    <w:abstractNumId w:val="5"/>
  </w:num>
  <w:num w:numId="8" w16cid:durableId="864249870">
    <w:abstractNumId w:val="4"/>
  </w:num>
  <w:num w:numId="9" w16cid:durableId="176044924">
    <w:abstractNumId w:val="7"/>
  </w:num>
  <w:num w:numId="10" w16cid:durableId="58333885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921"/>
    <w:rsid w:val="000038AA"/>
    <w:rsid w:val="0000669B"/>
    <w:rsid w:val="000225C5"/>
    <w:rsid w:val="00024812"/>
    <w:rsid w:val="000439C1"/>
    <w:rsid w:val="0004627D"/>
    <w:rsid w:val="00061527"/>
    <w:rsid w:val="0006379F"/>
    <w:rsid w:val="00065AEE"/>
    <w:rsid w:val="000737F9"/>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47AC4"/>
    <w:rsid w:val="001524AB"/>
    <w:rsid w:val="001558D6"/>
    <w:rsid w:val="00167F70"/>
    <w:rsid w:val="00173329"/>
    <w:rsid w:val="001750A8"/>
    <w:rsid w:val="00175C84"/>
    <w:rsid w:val="0018606D"/>
    <w:rsid w:val="00192D79"/>
    <w:rsid w:val="001B5C7C"/>
    <w:rsid w:val="001B602E"/>
    <w:rsid w:val="001C3A95"/>
    <w:rsid w:val="001C3D44"/>
    <w:rsid w:val="001D42EC"/>
    <w:rsid w:val="001F1714"/>
    <w:rsid w:val="001F6360"/>
    <w:rsid w:val="001F68D2"/>
    <w:rsid w:val="0023618E"/>
    <w:rsid w:val="002418DA"/>
    <w:rsid w:val="00241925"/>
    <w:rsid w:val="00245488"/>
    <w:rsid w:val="0027192B"/>
    <w:rsid w:val="00272107"/>
    <w:rsid w:val="00277161"/>
    <w:rsid w:val="00283F06"/>
    <w:rsid w:val="00286ABF"/>
    <w:rsid w:val="00296C52"/>
    <w:rsid w:val="002B0212"/>
    <w:rsid w:val="002B10DB"/>
    <w:rsid w:val="002B11AD"/>
    <w:rsid w:val="002C08E8"/>
    <w:rsid w:val="002C7140"/>
    <w:rsid w:val="002C72C0"/>
    <w:rsid w:val="002D062E"/>
    <w:rsid w:val="003001D1"/>
    <w:rsid w:val="0030399F"/>
    <w:rsid w:val="003073E6"/>
    <w:rsid w:val="00310134"/>
    <w:rsid w:val="0031024C"/>
    <w:rsid w:val="00311BCB"/>
    <w:rsid w:val="00321AC6"/>
    <w:rsid w:val="00325B4F"/>
    <w:rsid w:val="003270FE"/>
    <w:rsid w:val="00337322"/>
    <w:rsid w:val="0034204D"/>
    <w:rsid w:val="00350DBC"/>
    <w:rsid w:val="003670C3"/>
    <w:rsid w:val="00375ACB"/>
    <w:rsid w:val="00383C79"/>
    <w:rsid w:val="0038503C"/>
    <w:rsid w:val="0038799C"/>
    <w:rsid w:val="00394603"/>
    <w:rsid w:val="003C0FB1"/>
    <w:rsid w:val="003C19E4"/>
    <w:rsid w:val="003C2DA6"/>
    <w:rsid w:val="003C5E31"/>
    <w:rsid w:val="003D35B0"/>
    <w:rsid w:val="003E08C5"/>
    <w:rsid w:val="003F0C9A"/>
    <w:rsid w:val="003F3CA9"/>
    <w:rsid w:val="003F3EE7"/>
    <w:rsid w:val="00400265"/>
    <w:rsid w:val="004101AD"/>
    <w:rsid w:val="00416AF3"/>
    <w:rsid w:val="00430EA8"/>
    <w:rsid w:val="00430F4B"/>
    <w:rsid w:val="00443976"/>
    <w:rsid w:val="0044411F"/>
    <w:rsid w:val="004450CB"/>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14B6"/>
    <w:rsid w:val="006565BD"/>
    <w:rsid w:val="00663B2A"/>
    <w:rsid w:val="0066542E"/>
    <w:rsid w:val="00671010"/>
    <w:rsid w:val="00681B57"/>
    <w:rsid w:val="006A1D74"/>
    <w:rsid w:val="006C6715"/>
    <w:rsid w:val="006C6FA0"/>
    <w:rsid w:val="006C71B4"/>
    <w:rsid w:val="00717C99"/>
    <w:rsid w:val="007342FA"/>
    <w:rsid w:val="0073644F"/>
    <w:rsid w:val="00756CA9"/>
    <w:rsid w:val="007676F0"/>
    <w:rsid w:val="007712DD"/>
    <w:rsid w:val="007831B0"/>
    <w:rsid w:val="007A3C19"/>
    <w:rsid w:val="007B120C"/>
    <w:rsid w:val="007B2C0C"/>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A4921"/>
    <w:rsid w:val="008B7A9C"/>
    <w:rsid w:val="008C07AC"/>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541C"/>
    <w:rsid w:val="009C6248"/>
    <w:rsid w:val="009C6CBD"/>
    <w:rsid w:val="009D6F7C"/>
    <w:rsid w:val="00A03523"/>
    <w:rsid w:val="00A06C14"/>
    <w:rsid w:val="00A117A6"/>
    <w:rsid w:val="00A25C3C"/>
    <w:rsid w:val="00A31012"/>
    <w:rsid w:val="00A35447"/>
    <w:rsid w:val="00A6430B"/>
    <w:rsid w:val="00A7281F"/>
    <w:rsid w:val="00A82605"/>
    <w:rsid w:val="00AA6837"/>
    <w:rsid w:val="00AB3391"/>
    <w:rsid w:val="00AB5697"/>
    <w:rsid w:val="00AC44B0"/>
    <w:rsid w:val="00AC4D66"/>
    <w:rsid w:val="00AD1FBD"/>
    <w:rsid w:val="00AD44D1"/>
    <w:rsid w:val="00AD6310"/>
    <w:rsid w:val="00AD7C3B"/>
    <w:rsid w:val="00B04EA2"/>
    <w:rsid w:val="00B12CE7"/>
    <w:rsid w:val="00B1490E"/>
    <w:rsid w:val="00B15B2F"/>
    <w:rsid w:val="00B22A85"/>
    <w:rsid w:val="00B307A1"/>
    <w:rsid w:val="00B35085"/>
    <w:rsid w:val="00B402FB"/>
    <w:rsid w:val="00B421F3"/>
    <w:rsid w:val="00B6057A"/>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E52AE"/>
    <w:rsid w:val="00CE7EE0"/>
    <w:rsid w:val="00D17C44"/>
    <w:rsid w:val="00D20448"/>
    <w:rsid w:val="00D244FD"/>
    <w:rsid w:val="00D3359A"/>
    <w:rsid w:val="00D3541F"/>
    <w:rsid w:val="00D42F7C"/>
    <w:rsid w:val="00D53E63"/>
    <w:rsid w:val="00D61AC9"/>
    <w:rsid w:val="00D64590"/>
    <w:rsid w:val="00D7420C"/>
    <w:rsid w:val="00D820BD"/>
    <w:rsid w:val="00DA508A"/>
    <w:rsid w:val="00DA6804"/>
    <w:rsid w:val="00DC28E8"/>
    <w:rsid w:val="00DD2839"/>
    <w:rsid w:val="00E03583"/>
    <w:rsid w:val="00E06577"/>
    <w:rsid w:val="00E36B18"/>
    <w:rsid w:val="00E42FF2"/>
    <w:rsid w:val="00E551F2"/>
    <w:rsid w:val="00E73BB7"/>
    <w:rsid w:val="00E92FAE"/>
    <w:rsid w:val="00E97347"/>
    <w:rsid w:val="00EA1632"/>
    <w:rsid w:val="00EA39AD"/>
    <w:rsid w:val="00EB1547"/>
    <w:rsid w:val="00EB5352"/>
    <w:rsid w:val="00ED08A1"/>
    <w:rsid w:val="00EE08AA"/>
    <w:rsid w:val="00EF2A70"/>
    <w:rsid w:val="00F34E01"/>
    <w:rsid w:val="00F54F8B"/>
    <w:rsid w:val="00F72E07"/>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D2EEE"/>
  <w15:chartTrackingRefBased/>
  <w15:docId w15:val="{EE53B08F-C567-4042-B6C6-B1772F139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all.mooney\Desktop\Niall-Downloads\2026\cctv\cameras\M%20mcCartan%20request\PROC-FORM-PM%2014c%20Contract%20for%20Services%20%20over%20&#8364;50k%20and%20below%20National%20Threshol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403C129139442F9D26BE6C2684A896"/>
        <w:category>
          <w:name w:val="General"/>
          <w:gallery w:val="placeholder"/>
        </w:category>
        <w:types>
          <w:type w:val="bbPlcHdr"/>
        </w:types>
        <w:behaviors>
          <w:behavior w:val="content"/>
        </w:behaviors>
        <w:guid w:val="{3C04C959-D0E2-4078-B3EA-257CBF6E6031}"/>
      </w:docPartPr>
      <w:docPartBody>
        <w:p w:rsidR="008B5A19" w:rsidRDefault="00000000">
          <w:pPr>
            <w:pStyle w:val="1B403C129139442F9D26BE6C2684A896"/>
          </w:pPr>
          <w:r w:rsidRPr="003D35B0">
            <w:rPr>
              <w:rStyle w:val="PlaceholderText"/>
              <w:rFonts w:eastAsiaTheme="minorHAnsi"/>
            </w:rPr>
            <w:t>[Insert name of Contracting Authority]</w:t>
          </w:r>
        </w:p>
      </w:docPartBody>
    </w:docPart>
    <w:docPart>
      <w:docPartPr>
        <w:name w:val="17942AB2090D45C99E37BD6299AE6A41"/>
        <w:category>
          <w:name w:val="General"/>
          <w:gallery w:val="placeholder"/>
        </w:category>
        <w:types>
          <w:type w:val="bbPlcHdr"/>
        </w:types>
        <w:behaviors>
          <w:behavior w:val="content"/>
        </w:behaviors>
        <w:guid w:val="{F80373F7-9E6A-4028-B9F3-E09BE2EF0C87}"/>
      </w:docPartPr>
      <w:docPartBody>
        <w:p w:rsidR="008B5A19" w:rsidRDefault="00000000">
          <w:pPr>
            <w:pStyle w:val="17942AB2090D45C99E37BD6299AE6A41"/>
          </w:pPr>
          <w:r w:rsidRPr="00DC0160">
            <w:rPr>
              <w:rStyle w:val="PlaceholderText"/>
            </w:rPr>
            <w:t>Click here to enter text.</w:t>
          </w:r>
        </w:p>
      </w:docPartBody>
    </w:docPart>
    <w:docPart>
      <w:docPartPr>
        <w:name w:val="5ACC68198029470CB28A945806C1EE41"/>
        <w:category>
          <w:name w:val="General"/>
          <w:gallery w:val="placeholder"/>
        </w:category>
        <w:types>
          <w:type w:val="bbPlcHdr"/>
        </w:types>
        <w:behaviors>
          <w:behavior w:val="content"/>
        </w:behaviors>
        <w:guid w:val="{B6CE979C-23CE-4BB9-915D-E5B35A44CE32}"/>
      </w:docPartPr>
      <w:docPartBody>
        <w:p w:rsidR="008B5A19" w:rsidRDefault="00000000">
          <w:pPr>
            <w:pStyle w:val="5ACC68198029470CB28A945806C1EE41"/>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3DB455E9B67746698544F2231E1C7070"/>
        <w:category>
          <w:name w:val="General"/>
          <w:gallery w:val="placeholder"/>
        </w:category>
        <w:types>
          <w:type w:val="bbPlcHdr"/>
        </w:types>
        <w:behaviors>
          <w:behavior w:val="content"/>
        </w:behaviors>
        <w:guid w:val="{4B9D08B0-E047-431D-8835-1C5BF7F5A1E6}"/>
      </w:docPartPr>
      <w:docPartBody>
        <w:p w:rsidR="008B5A19" w:rsidRDefault="00000000">
          <w:pPr>
            <w:pStyle w:val="3DB455E9B67746698544F2231E1C7070"/>
          </w:pPr>
          <w:r w:rsidRPr="00770025">
            <w:rPr>
              <w:rStyle w:val="PlaceholderText"/>
            </w:rPr>
            <w:t>Click here to enter text.</w:t>
          </w:r>
        </w:p>
      </w:docPartBody>
    </w:docPart>
    <w:docPart>
      <w:docPartPr>
        <w:name w:val="A15464E251D8496A8126023F06F79AC8"/>
        <w:category>
          <w:name w:val="General"/>
          <w:gallery w:val="placeholder"/>
        </w:category>
        <w:types>
          <w:type w:val="bbPlcHdr"/>
        </w:types>
        <w:behaviors>
          <w:behavior w:val="content"/>
        </w:behaviors>
        <w:guid w:val="{EB0C6B8D-895A-4C91-98EC-3E915BFED151}"/>
      </w:docPartPr>
      <w:docPartBody>
        <w:p w:rsidR="008B5A19" w:rsidRDefault="00000000">
          <w:pPr>
            <w:pStyle w:val="A15464E251D8496A8126023F06F79AC8"/>
          </w:pPr>
          <w:r w:rsidRPr="003D35B0">
            <w:rPr>
              <w:rStyle w:val="PlaceholderText"/>
              <w:rFonts w:eastAsiaTheme="minorHAnsi"/>
            </w:rPr>
            <w:t>[Insert name of Contracting Authority]</w:t>
          </w:r>
        </w:p>
      </w:docPartBody>
    </w:docPart>
    <w:docPart>
      <w:docPartPr>
        <w:name w:val="2EF6288037AE4EBDB5E2D39D4B1C66EB"/>
        <w:category>
          <w:name w:val="General"/>
          <w:gallery w:val="placeholder"/>
        </w:category>
        <w:types>
          <w:type w:val="bbPlcHdr"/>
        </w:types>
        <w:behaviors>
          <w:behavior w:val="content"/>
        </w:behaviors>
        <w:guid w:val="{1021B397-9AA2-40D5-9048-621755F44FCC}"/>
      </w:docPartPr>
      <w:docPartBody>
        <w:p w:rsidR="008B5A19" w:rsidRDefault="00000000">
          <w:pPr>
            <w:pStyle w:val="2EF6288037AE4EBDB5E2D39D4B1C66EB"/>
          </w:pPr>
          <w:r w:rsidRPr="00DC0160">
            <w:rPr>
              <w:rStyle w:val="PlaceholderText"/>
            </w:rPr>
            <w:t>Click here to enter text.</w:t>
          </w:r>
        </w:p>
      </w:docPartBody>
    </w:docPart>
    <w:docPart>
      <w:docPartPr>
        <w:name w:val="C50CB15ECFA347F1A801B1F76041DF01"/>
        <w:category>
          <w:name w:val="General"/>
          <w:gallery w:val="placeholder"/>
        </w:category>
        <w:types>
          <w:type w:val="bbPlcHdr"/>
        </w:types>
        <w:behaviors>
          <w:behavior w:val="content"/>
        </w:behaviors>
        <w:guid w:val="{4F814BD2-C0FD-457D-B16D-F93CCC5F2734}"/>
      </w:docPartPr>
      <w:docPartBody>
        <w:p w:rsidR="008B5A19" w:rsidRDefault="00000000">
          <w:pPr>
            <w:pStyle w:val="C50CB15ECFA347F1A801B1F76041DF01"/>
          </w:pPr>
          <w:r w:rsidRPr="002204E4">
            <w:rPr>
              <w:rStyle w:val="PlaceholderText"/>
            </w:rPr>
            <w:t>Click here to enter text.</w:t>
          </w:r>
        </w:p>
      </w:docPartBody>
    </w:docPart>
    <w:docPart>
      <w:docPartPr>
        <w:name w:val="104A40294ED24DEEB0DAC6A2785CBC3D"/>
        <w:category>
          <w:name w:val="General"/>
          <w:gallery w:val="placeholder"/>
        </w:category>
        <w:types>
          <w:type w:val="bbPlcHdr"/>
        </w:types>
        <w:behaviors>
          <w:behavior w:val="content"/>
        </w:behaviors>
        <w:guid w:val="{D574B84F-F00E-41D7-A1DA-F0C677252AEF}"/>
      </w:docPartPr>
      <w:docPartBody>
        <w:p w:rsidR="008B5A19" w:rsidRDefault="00000000">
          <w:pPr>
            <w:pStyle w:val="104A40294ED24DEEB0DAC6A2785CBC3D"/>
          </w:pPr>
          <w:r w:rsidRPr="00B67773">
            <w:rPr>
              <w:rStyle w:val="PlaceholderText"/>
            </w:rPr>
            <w:t>Click here to enter text.</w:t>
          </w:r>
        </w:p>
      </w:docPartBody>
    </w:docPart>
    <w:docPart>
      <w:docPartPr>
        <w:name w:val="35B7174C31144E04A910FC2082B62ED6"/>
        <w:category>
          <w:name w:val="General"/>
          <w:gallery w:val="placeholder"/>
        </w:category>
        <w:types>
          <w:type w:val="bbPlcHdr"/>
        </w:types>
        <w:behaviors>
          <w:behavior w:val="content"/>
        </w:behaviors>
        <w:guid w:val="{82799EE4-03A1-41C8-99CA-6C9B81B1D22A}"/>
      </w:docPartPr>
      <w:docPartBody>
        <w:p w:rsidR="008B5A19" w:rsidRDefault="00000000">
          <w:pPr>
            <w:pStyle w:val="35B7174C31144E04A910FC2082B62ED6"/>
          </w:pPr>
          <w:r>
            <w:rPr>
              <w:rStyle w:val="PlaceholderText"/>
            </w:rPr>
            <w:t>Click here to enter text.</w:t>
          </w:r>
        </w:p>
      </w:docPartBody>
    </w:docPart>
    <w:docPart>
      <w:docPartPr>
        <w:name w:val="713B5040BAA24E728EB73894CFEEEB50"/>
        <w:category>
          <w:name w:val="General"/>
          <w:gallery w:val="placeholder"/>
        </w:category>
        <w:types>
          <w:type w:val="bbPlcHdr"/>
        </w:types>
        <w:behaviors>
          <w:behavior w:val="content"/>
        </w:behaviors>
        <w:guid w:val="{8971E22F-084D-4A15-806D-121FE2A147BB}"/>
      </w:docPartPr>
      <w:docPartBody>
        <w:p w:rsidR="008B5A19" w:rsidRDefault="00000000">
          <w:pPr>
            <w:pStyle w:val="713B5040BAA24E728EB73894CFEEEB50"/>
          </w:pPr>
          <w:r>
            <w:rPr>
              <w:rStyle w:val="PlaceholderText"/>
            </w:rPr>
            <w:t>Click here to enter text.</w:t>
          </w:r>
        </w:p>
      </w:docPartBody>
    </w:docPart>
    <w:docPart>
      <w:docPartPr>
        <w:name w:val="D85D24B2AAEF4DBF9FD172F6302474C0"/>
        <w:category>
          <w:name w:val="General"/>
          <w:gallery w:val="placeholder"/>
        </w:category>
        <w:types>
          <w:type w:val="bbPlcHdr"/>
        </w:types>
        <w:behaviors>
          <w:behavior w:val="content"/>
        </w:behaviors>
        <w:guid w:val="{97D48A80-70AE-47A6-B641-305780BEBEBB}"/>
      </w:docPartPr>
      <w:docPartBody>
        <w:p w:rsidR="008B5A19" w:rsidRDefault="00000000">
          <w:pPr>
            <w:pStyle w:val="D85D24B2AAEF4DBF9FD172F6302474C0"/>
          </w:pPr>
          <w:r w:rsidRPr="00770025">
            <w:rPr>
              <w:rStyle w:val="PlaceholderText"/>
            </w:rPr>
            <w:t>Click here to enter text.</w:t>
          </w:r>
        </w:p>
      </w:docPartBody>
    </w:docPart>
    <w:docPart>
      <w:docPartPr>
        <w:name w:val="F78403B0A48C446483545F72675CD792"/>
        <w:category>
          <w:name w:val="General"/>
          <w:gallery w:val="placeholder"/>
        </w:category>
        <w:types>
          <w:type w:val="bbPlcHdr"/>
        </w:types>
        <w:behaviors>
          <w:behavior w:val="content"/>
        </w:behaviors>
        <w:guid w:val="{88585075-DCC4-4EBA-B739-AAF646DC46AC}"/>
      </w:docPartPr>
      <w:docPartBody>
        <w:p w:rsidR="008B5A19" w:rsidRDefault="00000000">
          <w:pPr>
            <w:pStyle w:val="F78403B0A48C446483545F72675CD792"/>
          </w:pPr>
          <w:r w:rsidRPr="002443E8">
            <w:rPr>
              <w:rStyle w:val="PlaceholderText"/>
            </w:rPr>
            <w:t>Click here to enter text.</w:t>
          </w:r>
        </w:p>
      </w:docPartBody>
    </w:docPart>
    <w:docPart>
      <w:docPartPr>
        <w:name w:val="D482BB95B8F144E3BF11E151D9032592"/>
        <w:category>
          <w:name w:val="General"/>
          <w:gallery w:val="placeholder"/>
        </w:category>
        <w:types>
          <w:type w:val="bbPlcHdr"/>
        </w:types>
        <w:behaviors>
          <w:behavior w:val="content"/>
        </w:behaviors>
        <w:guid w:val="{002CE4F5-477A-440A-890D-6E9518F7A8C0}"/>
      </w:docPartPr>
      <w:docPartBody>
        <w:p w:rsidR="008B5A19" w:rsidRDefault="00000000">
          <w:pPr>
            <w:pStyle w:val="D482BB95B8F144E3BF11E151D9032592"/>
          </w:pPr>
          <w:r w:rsidRPr="002443E8">
            <w:rPr>
              <w:rStyle w:val="PlaceholderText"/>
            </w:rPr>
            <w:t>Click here to enter text.</w:t>
          </w:r>
        </w:p>
      </w:docPartBody>
    </w:docPart>
    <w:docPart>
      <w:docPartPr>
        <w:name w:val="B0CFC791FBDE43559CA862A4897907FB"/>
        <w:category>
          <w:name w:val="General"/>
          <w:gallery w:val="placeholder"/>
        </w:category>
        <w:types>
          <w:type w:val="bbPlcHdr"/>
        </w:types>
        <w:behaviors>
          <w:behavior w:val="content"/>
        </w:behaviors>
        <w:guid w:val="{7980B01D-B358-4108-8791-047AF20242FB}"/>
      </w:docPartPr>
      <w:docPartBody>
        <w:p w:rsidR="008B5A19" w:rsidRDefault="00000000">
          <w:pPr>
            <w:pStyle w:val="B0CFC791FBDE43559CA862A4897907FB"/>
          </w:pPr>
          <w:r w:rsidRPr="002443E8">
            <w:rPr>
              <w:rStyle w:val="PlaceholderText"/>
            </w:rPr>
            <w:t>Click here to enter text.</w:t>
          </w:r>
        </w:p>
      </w:docPartBody>
    </w:docPart>
    <w:docPart>
      <w:docPartPr>
        <w:name w:val="326763CB241B4E2D8419E6B2CD27AC4B"/>
        <w:category>
          <w:name w:val="General"/>
          <w:gallery w:val="placeholder"/>
        </w:category>
        <w:types>
          <w:type w:val="bbPlcHdr"/>
        </w:types>
        <w:behaviors>
          <w:behavior w:val="content"/>
        </w:behaviors>
        <w:guid w:val="{B500D60A-B782-4FC7-90A2-54BE699DC942}"/>
      </w:docPartPr>
      <w:docPartBody>
        <w:p w:rsidR="008B5A19" w:rsidRDefault="00000000">
          <w:pPr>
            <w:pStyle w:val="326763CB241B4E2D8419E6B2CD27AC4B"/>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9F"/>
    <w:rsid w:val="006C339F"/>
    <w:rsid w:val="006C6FA0"/>
    <w:rsid w:val="008B5A19"/>
    <w:rsid w:val="00AD6310"/>
    <w:rsid w:val="00D172C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tyle>
  <w:style w:type="paragraph" w:customStyle="1" w:styleId="1B403C129139442F9D26BE6C2684A896">
    <w:name w:val="1B403C129139442F9D26BE6C2684A896"/>
  </w:style>
  <w:style w:type="paragraph" w:customStyle="1" w:styleId="17942AB2090D45C99E37BD6299AE6A41">
    <w:name w:val="17942AB2090D45C99E37BD6299AE6A41"/>
  </w:style>
  <w:style w:type="paragraph" w:customStyle="1" w:styleId="5ACC68198029470CB28A945806C1EE41">
    <w:name w:val="5ACC68198029470CB28A945806C1EE41"/>
  </w:style>
  <w:style w:type="paragraph" w:customStyle="1" w:styleId="3DB455E9B67746698544F2231E1C7070">
    <w:name w:val="3DB455E9B67746698544F2231E1C7070"/>
  </w:style>
  <w:style w:type="paragraph" w:customStyle="1" w:styleId="A15464E251D8496A8126023F06F79AC8">
    <w:name w:val="A15464E251D8496A8126023F06F79AC8"/>
  </w:style>
  <w:style w:type="paragraph" w:customStyle="1" w:styleId="2EF6288037AE4EBDB5E2D39D4B1C66EB">
    <w:name w:val="2EF6288037AE4EBDB5E2D39D4B1C66EB"/>
  </w:style>
  <w:style w:type="paragraph" w:customStyle="1" w:styleId="C50CB15ECFA347F1A801B1F76041DF01">
    <w:name w:val="C50CB15ECFA347F1A801B1F76041DF01"/>
  </w:style>
  <w:style w:type="paragraph" w:customStyle="1" w:styleId="104A40294ED24DEEB0DAC6A2785CBC3D">
    <w:name w:val="104A40294ED24DEEB0DAC6A2785CBC3D"/>
  </w:style>
  <w:style w:type="paragraph" w:customStyle="1" w:styleId="35B7174C31144E04A910FC2082B62ED6">
    <w:name w:val="35B7174C31144E04A910FC2082B62ED6"/>
  </w:style>
  <w:style w:type="paragraph" w:customStyle="1" w:styleId="713B5040BAA24E728EB73894CFEEEB50">
    <w:name w:val="713B5040BAA24E728EB73894CFEEEB50"/>
  </w:style>
  <w:style w:type="paragraph" w:customStyle="1" w:styleId="D85D24B2AAEF4DBF9FD172F6302474C0">
    <w:name w:val="D85D24B2AAEF4DBF9FD172F6302474C0"/>
  </w:style>
  <w:style w:type="paragraph" w:customStyle="1" w:styleId="F78403B0A48C446483545F72675CD792">
    <w:name w:val="F78403B0A48C446483545F72675CD792"/>
  </w:style>
  <w:style w:type="paragraph" w:customStyle="1" w:styleId="D482BB95B8F144E3BF11E151D9032592">
    <w:name w:val="D482BB95B8F144E3BF11E151D9032592"/>
  </w:style>
  <w:style w:type="paragraph" w:customStyle="1" w:styleId="B0CFC791FBDE43559CA862A4897907FB">
    <w:name w:val="B0CFC791FBDE43559CA862A4897907FB"/>
  </w:style>
  <w:style w:type="paragraph" w:customStyle="1" w:styleId="326763CB241B4E2D8419E6B2CD27AC4B">
    <w:name w:val="326763CB241B4E2D8419E6B2CD27A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Monaghan County Council</Abstract>
  <CompanyAddress/>
  <CompanyPhone/>
  <CompanyFax> Supply and Install IP CCTV system and wireless transmission system in Carrickmacross Town Centre for Monaghan County Council.</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DBE9005D96F254C8E926E67380EF469" ma:contentTypeVersion="0" ma:contentTypeDescription="Create a new document." ma:contentTypeScope="" ma:versionID="322c65964596738730548c95d082eda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3.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5.xml><?xml version="1.0" encoding="utf-8"?>
<ds:datastoreItem xmlns:ds="http://schemas.openxmlformats.org/officeDocument/2006/customXml" ds:itemID="{36CDE1E3-AA00-4EBB-9A06-ECE08C134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PROC-FORM-PM 14c Contract for Services  over €50k and below National Threshold.dotx</Template>
  <TotalTime>225</TotalTime>
  <Pages>25</Pages>
  <Words>8850</Words>
  <Characters>50448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Niall Mooney</cp:lastModifiedBy>
  <cp:revision>2</cp:revision>
  <cp:lastPrinted>2026-08-11T11:05:00Z</cp:lastPrinted>
  <dcterms:created xsi:type="dcterms:W3CDTF">2026-08-11T08:41:00Z</dcterms:created>
  <dcterms:modified xsi:type="dcterms:W3CDTF">2026-08-11T15:11:00Z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0x0101004DBE9005D96F254C8E926E67380EF469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